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EE4" w:rsidRPr="00F40698" w:rsidRDefault="003D6EE4" w:rsidP="006612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40698">
        <w:rPr>
          <w:rFonts w:ascii="Times New Roman" w:hAnsi="Times New Roman" w:cs="Times New Roman"/>
          <w:b/>
          <w:bCs/>
          <w:sz w:val="26"/>
          <w:szCs w:val="26"/>
        </w:rPr>
        <w:t xml:space="preserve">Анализ воспитательной работы МКОУ Калачеевская СОШ № 1 </w:t>
      </w:r>
    </w:p>
    <w:p w:rsidR="003D6EE4" w:rsidRPr="00F40698" w:rsidRDefault="003D6EE4" w:rsidP="006612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40698">
        <w:rPr>
          <w:rFonts w:ascii="Times New Roman" w:hAnsi="Times New Roman" w:cs="Times New Roman"/>
          <w:b/>
          <w:bCs/>
          <w:sz w:val="26"/>
          <w:szCs w:val="26"/>
        </w:rPr>
        <w:t>за 2013 – 2014 учебный год.</w:t>
      </w:r>
    </w:p>
    <w:p w:rsidR="003D6EE4" w:rsidRPr="00F40698" w:rsidRDefault="003D6EE4" w:rsidP="006612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D6EE4" w:rsidRPr="00F40698" w:rsidRDefault="003D6EE4" w:rsidP="006612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40698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          подготовила: заместитель директора </w:t>
      </w:r>
    </w:p>
    <w:p w:rsidR="003D6EE4" w:rsidRPr="00F40698" w:rsidRDefault="003D6EE4" w:rsidP="006612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40698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                        по воспитательной работе     Терпугова Л. Н.</w:t>
      </w:r>
    </w:p>
    <w:p w:rsidR="003D6EE4" w:rsidRPr="00F40698" w:rsidRDefault="003D6EE4" w:rsidP="006612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D6EE4" w:rsidRPr="00F40698" w:rsidRDefault="003D6EE4" w:rsidP="006612E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40698"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 2.8.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F4069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</w:p>
    <w:p w:rsidR="003D6EE4" w:rsidRPr="00F40698" w:rsidRDefault="003D6EE4" w:rsidP="006612E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4069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Деятельность школьных объединений дополнительного образования, творческих объединений, НОУ и кружковая работа </w:t>
      </w:r>
    </w:p>
    <w:p w:rsidR="003D6EE4" w:rsidRPr="006612E0" w:rsidRDefault="003D6EE4" w:rsidP="00661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698">
        <w:rPr>
          <w:rFonts w:ascii="Times New Roman" w:hAnsi="Times New Roman" w:cs="Times New Roman"/>
          <w:sz w:val="24"/>
          <w:szCs w:val="24"/>
        </w:rPr>
        <w:t>В истекшем учебном году в системе дополнительного образования (д/о) школы работало 14 объединений д/о следующих тематических профилей: ансамбли и кружки художественно</w:t>
      </w:r>
      <w:r w:rsidRPr="006612E0">
        <w:rPr>
          <w:rFonts w:ascii="Times New Roman" w:hAnsi="Times New Roman" w:cs="Times New Roman"/>
          <w:sz w:val="24"/>
          <w:szCs w:val="24"/>
        </w:rPr>
        <w:t>-эстетического цикла /народный танцевальный ансамбль «Карусель»</w:t>
      </w:r>
      <w:r>
        <w:rPr>
          <w:rFonts w:ascii="Times New Roman" w:hAnsi="Times New Roman" w:cs="Times New Roman"/>
          <w:sz w:val="24"/>
          <w:szCs w:val="24"/>
        </w:rPr>
        <w:t xml:space="preserve"> (возобновил свою деятельность после длительного перерыва только в  четверти)</w:t>
      </w:r>
      <w:r w:rsidRPr="006612E0">
        <w:rPr>
          <w:rFonts w:ascii="Times New Roman" w:hAnsi="Times New Roman" w:cs="Times New Roman"/>
          <w:sz w:val="24"/>
          <w:szCs w:val="24"/>
        </w:rPr>
        <w:t xml:space="preserve">, кружок художественной обработки материала «Вдохновение»,  вокальная студия сольного пения «Элегия», кружок вышивки «Сказочные узоры», </w:t>
      </w:r>
      <w:r>
        <w:rPr>
          <w:rFonts w:ascii="Times New Roman" w:hAnsi="Times New Roman" w:cs="Times New Roman"/>
          <w:sz w:val="24"/>
          <w:szCs w:val="24"/>
        </w:rPr>
        <w:t xml:space="preserve">изо-студия </w:t>
      </w:r>
      <w:r w:rsidRPr="006612E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Мир радости и восторга</w:t>
      </w:r>
      <w:r w:rsidRPr="006612E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кружок «Золотые ручки»</w:t>
      </w:r>
      <w:r w:rsidRPr="006612E0">
        <w:rPr>
          <w:rFonts w:ascii="Times New Roman" w:hAnsi="Times New Roman" w:cs="Times New Roman"/>
          <w:sz w:val="24"/>
          <w:szCs w:val="24"/>
        </w:rPr>
        <w:t xml:space="preserve">/, спортивные секции /секция стрельбы из пневматической винтовки, секция обучения игре в русскую лапту, секция лёгкой атлетики, секция мини-футбола, туристический кружок «Туристическая тропа»/, кружки узкой предметной направленности /музейно-краеведческий кружок «Следопыт», </w:t>
      </w:r>
      <w:r>
        <w:rPr>
          <w:rFonts w:ascii="Times New Roman" w:hAnsi="Times New Roman" w:cs="Times New Roman"/>
          <w:sz w:val="24"/>
          <w:szCs w:val="24"/>
        </w:rPr>
        <w:t xml:space="preserve">школьный пресс-центр </w:t>
      </w:r>
      <w:r w:rsidRPr="006612E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По разному и обо всём</w:t>
      </w:r>
      <w:r w:rsidRPr="006612E0">
        <w:rPr>
          <w:rFonts w:ascii="Times New Roman" w:hAnsi="Times New Roman" w:cs="Times New Roman"/>
          <w:sz w:val="24"/>
          <w:szCs w:val="24"/>
        </w:rPr>
        <w:t xml:space="preserve">», экологический кружок «Юный цветовод»/. </w:t>
      </w:r>
    </w:p>
    <w:p w:rsidR="003D6EE4" w:rsidRPr="006612E0" w:rsidRDefault="003D6EE4" w:rsidP="00661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2E0">
        <w:rPr>
          <w:rFonts w:ascii="Times New Roman" w:hAnsi="Times New Roman" w:cs="Times New Roman"/>
          <w:sz w:val="24"/>
          <w:szCs w:val="24"/>
        </w:rPr>
        <w:t xml:space="preserve">Кроме того, на базе школьных спортивных залов традиционно ежегодно функционируют секции ДЮСШ. В </w:t>
      </w:r>
      <w:r>
        <w:rPr>
          <w:rFonts w:ascii="Times New Roman" w:hAnsi="Times New Roman" w:cs="Times New Roman"/>
          <w:sz w:val="24"/>
          <w:szCs w:val="24"/>
        </w:rPr>
        <w:t xml:space="preserve">2013-2014 </w:t>
      </w:r>
      <w:r w:rsidRPr="006612E0">
        <w:rPr>
          <w:rFonts w:ascii="Times New Roman" w:hAnsi="Times New Roman" w:cs="Times New Roman"/>
          <w:sz w:val="24"/>
          <w:szCs w:val="24"/>
        </w:rPr>
        <w:t xml:space="preserve">году их было 3: секции настольного тенниса, волейбола, группа здоровья для учителей.  </w:t>
      </w:r>
    </w:p>
    <w:p w:rsidR="003D6EE4" w:rsidRPr="006612E0" w:rsidRDefault="003D6EE4" w:rsidP="00661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2E0">
        <w:rPr>
          <w:rFonts w:ascii="Times New Roman" w:hAnsi="Times New Roman" w:cs="Times New Roman"/>
          <w:sz w:val="24"/>
          <w:szCs w:val="24"/>
        </w:rPr>
        <w:t xml:space="preserve">В школьных объединениях дополнительного образования работают педагоги высокой профессиональной квалификации: 6 чел. – с ВКК </w:t>
      </w:r>
      <w:r w:rsidRPr="00F40698">
        <w:rPr>
          <w:rFonts w:ascii="Times New Roman" w:hAnsi="Times New Roman" w:cs="Times New Roman"/>
          <w:sz w:val="24"/>
          <w:szCs w:val="24"/>
        </w:rPr>
        <w:t>(60 %), 4 чел - с  1 КК (40</w:t>
      </w:r>
      <w:r w:rsidRPr="006612E0">
        <w:rPr>
          <w:rFonts w:ascii="Times New Roman" w:hAnsi="Times New Roman" w:cs="Times New Roman"/>
          <w:sz w:val="24"/>
          <w:szCs w:val="24"/>
        </w:rPr>
        <w:t xml:space="preserve"> %). Педагоги д/о работают по разработанным ими же общеобразовательным программам дополнительного образования по указанным циклам. Благодаря этому, ребята, занимающиеся в таких объединениях, показывают соответствующий уровень подготовки в своих профилях. По результатам социологического опроса школьников работа школьных кружков и кружков вне школы привлекает внимание более 50% (см. ниже динамику) всех учащихся. Кружковцы являются постоянными участниками областных, районных, школьных концертов и праздников, спортивных соревнований. В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612E0">
        <w:rPr>
          <w:rFonts w:ascii="Times New Roman" w:hAnsi="Times New Roman" w:cs="Times New Roman"/>
          <w:sz w:val="24"/>
          <w:szCs w:val="24"/>
        </w:rPr>
        <w:t>-1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612E0">
        <w:rPr>
          <w:rFonts w:ascii="Times New Roman" w:hAnsi="Times New Roman" w:cs="Times New Roman"/>
          <w:sz w:val="24"/>
          <w:szCs w:val="24"/>
        </w:rPr>
        <w:t xml:space="preserve"> уч. году  благодаря высокому профессионализму деятельности учителя физической культуры Свириденкова М. В. продолжала расти степень вовлечённости учащихся школы в занятия в спортивных и оздоровительных секциях, увеличилось число учащихся, посещающих занятия спортивных объединений д/о школы и секций ДЮСШ, работающих на базе школы. Творческие работы ребят, занимающихся в объединениях д/о художественно-эстетического цикла традиционно украшают тематические школьные выставки и сменную картинную галерею школы. В школе оформляются индивидуальные выставки художественных работ учителей и учащихся (Покусаевой Л. В. – учителя ИЗО, Ракитянского В. И. – учителя технологии, Есаковой Т. В. – учителя технологии, Лондарева С. И. – работника охранной службы школы, Перевозниковой Виктории – ученицы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6612E0">
        <w:rPr>
          <w:rFonts w:ascii="Times New Roman" w:hAnsi="Times New Roman" w:cs="Times New Roman"/>
          <w:sz w:val="24"/>
          <w:szCs w:val="24"/>
        </w:rPr>
        <w:t xml:space="preserve"> класса и др.).</w:t>
      </w:r>
    </w:p>
    <w:p w:rsidR="003D6EE4" w:rsidRPr="006612E0" w:rsidRDefault="003D6EE4" w:rsidP="006612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6EE4" w:rsidRPr="00CE3FF6" w:rsidRDefault="003D6EE4" w:rsidP="006612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E3FF6">
        <w:rPr>
          <w:rFonts w:ascii="Times New Roman" w:hAnsi="Times New Roman" w:cs="Times New Roman"/>
          <w:b/>
          <w:bCs/>
          <w:sz w:val="26"/>
          <w:szCs w:val="26"/>
        </w:rPr>
        <w:t xml:space="preserve">Участие членов школьных объединений дополнительного образования </w:t>
      </w:r>
    </w:p>
    <w:p w:rsidR="003D6EE4" w:rsidRPr="00CE3FF6" w:rsidRDefault="003D6EE4" w:rsidP="006612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E3FF6">
        <w:rPr>
          <w:rFonts w:ascii="Times New Roman" w:hAnsi="Times New Roman" w:cs="Times New Roman"/>
          <w:b/>
          <w:bCs/>
          <w:sz w:val="26"/>
          <w:szCs w:val="26"/>
        </w:rPr>
        <w:t xml:space="preserve">эстетического и предметного циклов </w:t>
      </w:r>
    </w:p>
    <w:p w:rsidR="003D6EE4" w:rsidRPr="00CE3FF6" w:rsidRDefault="003D6EE4" w:rsidP="006612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E3FF6">
        <w:rPr>
          <w:rFonts w:ascii="Times New Roman" w:hAnsi="Times New Roman" w:cs="Times New Roman"/>
          <w:b/>
          <w:bCs/>
          <w:sz w:val="26"/>
          <w:szCs w:val="26"/>
        </w:rPr>
        <w:t xml:space="preserve">в публичных форумах, выставках, фестивалях и праздниках </w:t>
      </w:r>
    </w:p>
    <w:p w:rsidR="003D6EE4" w:rsidRPr="00CE3FF6" w:rsidRDefault="003D6EE4" w:rsidP="006612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E3FF6">
        <w:rPr>
          <w:rFonts w:ascii="Times New Roman" w:hAnsi="Times New Roman" w:cs="Times New Roman"/>
          <w:b/>
          <w:bCs/>
          <w:sz w:val="26"/>
          <w:szCs w:val="26"/>
        </w:rPr>
        <w:t>2010-2011 учебного года.</w:t>
      </w:r>
    </w:p>
    <w:p w:rsidR="003D6EE4" w:rsidRDefault="003D6EE4" w:rsidP="006612E0">
      <w:pPr>
        <w:jc w:val="center"/>
        <w:rPr>
          <w:b/>
          <w:bCs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7380"/>
      </w:tblGrid>
      <w:tr w:rsidR="003D6EE4" w:rsidRPr="0097086E">
        <w:tc>
          <w:tcPr>
            <w:tcW w:w="2988" w:type="dxa"/>
          </w:tcPr>
          <w:p w:rsidR="003D6EE4" w:rsidRPr="0072286C" w:rsidRDefault="003D6EE4" w:rsidP="001E628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286C">
              <w:rPr>
                <w:rFonts w:ascii="Times New Roman" w:hAnsi="Times New Roman" w:cs="Times New Roman"/>
                <w:b/>
                <w:bCs/>
              </w:rPr>
              <w:t>Название объединения д/о</w:t>
            </w:r>
          </w:p>
        </w:tc>
        <w:tc>
          <w:tcPr>
            <w:tcW w:w="7380" w:type="dxa"/>
          </w:tcPr>
          <w:p w:rsidR="003D6EE4" w:rsidRPr="0072286C" w:rsidRDefault="003D6EE4" w:rsidP="001E628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286C">
              <w:rPr>
                <w:rFonts w:ascii="Times New Roman" w:hAnsi="Times New Roman" w:cs="Times New Roman"/>
                <w:b/>
                <w:bCs/>
              </w:rPr>
              <w:t>Название мероприятий, в которых участвовали члены объединения в течение учебного года</w:t>
            </w:r>
          </w:p>
        </w:tc>
      </w:tr>
      <w:tr w:rsidR="003D6EE4" w:rsidRPr="0097086E">
        <w:tc>
          <w:tcPr>
            <w:tcW w:w="2988" w:type="dxa"/>
          </w:tcPr>
          <w:p w:rsidR="003D6EE4" w:rsidRPr="0072286C" w:rsidRDefault="003D6EE4" w:rsidP="001E628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286C">
              <w:rPr>
                <w:rFonts w:ascii="Times New Roman" w:hAnsi="Times New Roman" w:cs="Times New Roman"/>
                <w:b/>
                <w:bCs/>
              </w:rPr>
              <w:t>народный танцевальный ансамбль «Карусель»</w:t>
            </w:r>
          </w:p>
          <w:p w:rsidR="003D6EE4" w:rsidRPr="0072286C" w:rsidRDefault="003D6EE4" w:rsidP="001E6289">
            <w:pPr>
              <w:jc w:val="center"/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/худ. рук. </w:t>
            </w:r>
            <w:r w:rsidRPr="0097086E">
              <w:rPr>
                <w:rFonts w:ascii="Times New Roman" w:hAnsi="Times New Roman" w:cs="Times New Roman"/>
              </w:rPr>
              <w:t>Салятина В. В.</w:t>
            </w:r>
          </w:p>
          <w:p w:rsidR="003D6EE4" w:rsidRPr="0072286C" w:rsidRDefault="003D6EE4" w:rsidP="00574BF6">
            <w:pPr>
              <w:jc w:val="center"/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- </w:t>
            </w:r>
            <w:r w:rsidRPr="0097086E">
              <w:rPr>
                <w:rFonts w:ascii="Times New Roman" w:hAnsi="Times New Roman" w:cs="Times New Roman"/>
              </w:rPr>
              <w:t>1</w:t>
            </w:r>
            <w:r w:rsidRPr="0072286C">
              <w:rPr>
                <w:rFonts w:ascii="Times New Roman" w:hAnsi="Times New Roman" w:cs="Times New Roman"/>
              </w:rPr>
              <w:t>КК/</w:t>
            </w:r>
          </w:p>
        </w:tc>
        <w:tc>
          <w:tcPr>
            <w:tcW w:w="7380" w:type="dxa"/>
          </w:tcPr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общешкольн</w:t>
            </w:r>
            <w:r w:rsidRPr="0097086E">
              <w:rPr>
                <w:rFonts w:ascii="Times New Roman" w:hAnsi="Times New Roman" w:cs="Times New Roman"/>
                <w:b/>
                <w:bCs/>
              </w:rPr>
              <w:t>ом</w:t>
            </w:r>
            <w:r w:rsidRPr="0072286C">
              <w:rPr>
                <w:rFonts w:ascii="Times New Roman" w:hAnsi="Times New Roman" w:cs="Times New Roman"/>
                <w:b/>
                <w:bCs/>
              </w:rPr>
              <w:t xml:space="preserve"> торжественн</w:t>
            </w:r>
            <w:r w:rsidRPr="0097086E">
              <w:rPr>
                <w:rFonts w:ascii="Times New Roman" w:hAnsi="Times New Roman" w:cs="Times New Roman"/>
                <w:b/>
                <w:bCs/>
              </w:rPr>
              <w:t>ом</w:t>
            </w:r>
            <w:r w:rsidRPr="0072286C">
              <w:rPr>
                <w:rFonts w:ascii="Times New Roman" w:hAnsi="Times New Roman" w:cs="Times New Roman"/>
                <w:b/>
                <w:bCs/>
              </w:rPr>
              <w:t xml:space="preserve"> праздник</w:t>
            </w:r>
            <w:r w:rsidRPr="0097086E">
              <w:rPr>
                <w:rFonts w:ascii="Times New Roman" w:hAnsi="Times New Roman" w:cs="Times New Roman"/>
                <w:b/>
                <w:bCs/>
              </w:rPr>
              <w:t>е</w:t>
            </w:r>
            <w:r w:rsidRPr="0072286C">
              <w:rPr>
                <w:rFonts w:ascii="Times New Roman" w:hAnsi="Times New Roman" w:cs="Times New Roman"/>
                <w:b/>
                <w:bCs/>
              </w:rPr>
              <w:t xml:space="preserve"> Последнего звонк</w:t>
            </w:r>
            <w:r w:rsidRPr="0097086E">
              <w:rPr>
                <w:rFonts w:ascii="Times New Roman" w:hAnsi="Times New Roman" w:cs="Times New Roman"/>
                <w:b/>
                <w:bCs/>
              </w:rPr>
              <w:t>а</w:t>
            </w:r>
            <w:r w:rsidRPr="0072286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2286C">
              <w:rPr>
                <w:rFonts w:ascii="Times New Roman" w:hAnsi="Times New Roman" w:cs="Times New Roman"/>
              </w:rPr>
              <w:t>/ май/;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</w:p>
        </w:tc>
      </w:tr>
      <w:tr w:rsidR="003D6EE4" w:rsidRPr="0097086E">
        <w:tc>
          <w:tcPr>
            <w:tcW w:w="2988" w:type="dxa"/>
          </w:tcPr>
          <w:p w:rsidR="003D6EE4" w:rsidRPr="0072286C" w:rsidRDefault="003D6EE4" w:rsidP="001E628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286C">
              <w:rPr>
                <w:rFonts w:ascii="Times New Roman" w:hAnsi="Times New Roman" w:cs="Times New Roman"/>
                <w:b/>
                <w:bCs/>
              </w:rPr>
              <w:t>вокальная  студия сольного пения Элегия»</w:t>
            </w:r>
          </w:p>
          <w:p w:rsidR="003D6EE4" w:rsidRPr="0072286C" w:rsidRDefault="003D6EE4" w:rsidP="001E6289">
            <w:pPr>
              <w:jc w:val="center"/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>/рук. Селиванова С. А. – ВКК/</w:t>
            </w:r>
          </w:p>
          <w:p w:rsidR="003D6EE4" w:rsidRPr="0072286C" w:rsidRDefault="003D6EE4" w:rsidP="001E6289">
            <w:pPr>
              <w:jc w:val="center"/>
              <w:rPr>
                <w:rFonts w:ascii="Times New Roman" w:hAnsi="Times New Roman" w:cs="Times New Roman"/>
              </w:rPr>
            </w:pPr>
          </w:p>
          <w:p w:rsidR="003D6EE4" w:rsidRPr="0072286C" w:rsidRDefault="003D6EE4" w:rsidP="001E62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подготовка и участие первоклассников и учащихся 11-х классов в общешкольных торжественных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праздниках Первого,  Последнего звонков, выпускном вечере</w:t>
            </w:r>
            <w:r w:rsidRPr="0072286C">
              <w:rPr>
                <w:rFonts w:ascii="Times New Roman" w:hAnsi="Times New Roman" w:cs="Times New Roman"/>
              </w:rPr>
              <w:t xml:space="preserve"> /сентябрь, май, июнь/;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школьном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концерте, посвящённом Дню учителя</w:t>
            </w:r>
            <w:r w:rsidRPr="0072286C">
              <w:rPr>
                <w:rFonts w:ascii="Times New Roman" w:hAnsi="Times New Roman" w:cs="Times New Roman"/>
              </w:rPr>
              <w:t xml:space="preserve"> /октябрь/;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концерте для родителей будущих первоклассников</w:t>
            </w:r>
            <w:r w:rsidRPr="0072286C">
              <w:rPr>
                <w:rFonts w:ascii="Times New Roman" w:hAnsi="Times New Roman" w:cs="Times New Roman"/>
              </w:rPr>
              <w:t xml:space="preserve"> в «Школе будущего первоклассника» /</w:t>
            </w:r>
            <w:r w:rsidRPr="0097086E">
              <w:rPr>
                <w:rFonts w:ascii="Times New Roman" w:hAnsi="Times New Roman" w:cs="Times New Roman"/>
              </w:rPr>
              <w:t>октя</w:t>
            </w:r>
            <w:r w:rsidRPr="0072286C">
              <w:rPr>
                <w:rFonts w:ascii="Times New Roman" w:hAnsi="Times New Roman" w:cs="Times New Roman"/>
              </w:rPr>
              <w:t>брь/;</w:t>
            </w:r>
          </w:p>
          <w:p w:rsidR="003D6EE4" w:rsidRPr="00574BF6" w:rsidRDefault="003D6EE4" w:rsidP="00574B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74BF6">
              <w:rPr>
                <w:rFonts w:ascii="Times New Roman" w:hAnsi="Times New Roman" w:cs="Times New Roman"/>
                <w:b/>
                <w:bCs/>
              </w:rPr>
              <w:t>викторина для младших школьников на лучшее знание Конституции РФ</w:t>
            </w:r>
            <w:r w:rsidRPr="00574BF6">
              <w:rPr>
                <w:rFonts w:ascii="Times New Roman" w:hAnsi="Times New Roman" w:cs="Times New Roman"/>
              </w:rPr>
              <w:t xml:space="preserve"> «Я и Конституция моя», посвящённая 20-летию принятия Конституции РФ</w:t>
            </w:r>
            <w:r w:rsidRPr="0097086E">
              <w:rPr>
                <w:rFonts w:ascii="Times New Roman" w:hAnsi="Times New Roman" w:cs="Times New Roman"/>
              </w:rPr>
              <w:t xml:space="preserve"> (история Гимна России и Гимна Калачеевской СОШ № 1) </w:t>
            </w:r>
            <w:r w:rsidRPr="00574BF6">
              <w:rPr>
                <w:rFonts w:ascii="Times New Roman" w:hAnsi="Times New Roman" w:cs="Times New Roman"/>
              </w:rPr>
              <w:t>/</w:t>
            </w:r>
            <w:r w:rsidRPr="0097086E">
              <w:rPr>
                <w:rFonts w:ascii="Times New Roman" w:hAnsi="Times New Roman" w:cs="Times New Roman"/>
              </w:rPr>
              <w:t>сентябр</w:t>
            </w:r>
            <w:r w:rsidRPr="00574BF6">
              <w:rPr>
                <w:rFonts w:ascii="Times New Roman" w:hAnsi="Times New Roman" w:cs="Times New Roman"/>
              </w:rPr>
              <w:t>ь/;</w:t>
            </w:r>
          </w:p>
          <w:p w:rsidR="003D6EE4" w:rsidRDefault="003D6EE4" w:rsidP="00574B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D6EE4" w:rsidRPr="0097086E" w:rsidRDefault="003D6EE4" w:rsidP="00574B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74BF6">
              <w:rPr>
                <w:rFonts w:ascii="Times New Roman" w:hAnsi="Times New Roman" w:cs="Times New Roman"/>
                <w:b/>
                <w:bCs/>
              </w:rPr>
              <w:t>«поздравительная открытка»</w:t>
            </w:r>
            <w:r w:rsidRPr="00574BF6">
              <w:rPr>
                <w:rFonts w:ascii="Times New Roman" w:hAnsi="Times New Roman" w:cs="Times New Roman"/>
              </w:rPr>
              <w:t xml:space="preserve">  горожанам от учащихся школы </w:t>
            </w:r>
            <w:r w:rsidRPr="00574BF6">
              <w:rPr>
                <w:rFonts w:ascii="Times New Roman" w:hAnsi="Times New Roman" w:cs="Times New Roman"/>
                <w:b/>
                <w:bCs/>
              </w:rPr>
              <w:t>ко Дню города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74BF6">
              <w:rPr>
                <w:rFonts w:ascii="Times New Roman" w:hAnsi="Times New Roman" w:cs="Times New Roman"/>
              </w:rPr>
              <w:t>/</w:t>
            </w:r>
            <w:r w:rsidRPr="0097086E">
              <w:rPr>
                <w:rFonts w:ascii="Times New Roman" w:hAnsi="Times New Roman" w:cs="Times New Roman"/>
              </w:rPr>
              <w:t>сентя</w:t>
            </w:r>
            <w:r w:rsidRPr="00574BF6">
              <w:rPr>
                <w:rFonts w:ascii="Times New Roman" w:hAnsi="Times New Roman" w:cs="Times New Roman"/>
              </w:rPr>
              <w:t>брь/;</w:t>
            </w:r>
          </w:p>
          <w:p w:rsidR="003D6EE4" w:rsidRPr="0097086E" w:rsidRDefault="003D6EE4" w:rsidP="00574BF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3D6EE4" w:rsidRPr="0097086E" w:rsidRDefault="003D6EE4" w:rsidP="00574B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74BF6">
              <w:rPr>
                <w:rFonts w:ascii="Times New Roman" w:hAnsi="Times New Roman" w:cs="Times New Roman"/>
              </w:rPr>
              <w:t xml:space="preserve">участие в </w:t>
            </w:r>
            <w:r w:rsidRPr="00574BF6">
              <w:rPr>
                <w:rFonts w:ascii="Times New Roman" w:hAnsi="Times New Roman" w:cs="Times New Roman"/>
                <w:b/>
                <w:bCs/>
                <w:lang w:val="en-US"/>
              </w:rPr>
              <w:t>V</w:t>
            </w:r>
            <w:r w:rsidRPr="00574BF6">
              <w:rPr>
                <w:rFonts w:ascii="Times New Roman" w:hAnsi="Times New Roman" w:cs="Times New Roman"/>
                <w:b/>
                <w:bCs/>
              </w:rPr>
              <w:t xml:space="preserve"> областном конкурсе патриотической песни «Я люблю тебя, Россия!» </w:t>
            </w:r>
            <w:r w:rsidRPr="00574BF6">
              <w:rPr>
                <w:rFonts w:ascii="Times New Roman" w:hAnsi="Times New Roman" w:cs="Times New Roman"/>
              </w:rPr>
              <w:t xml:space="preserve"> (Рассадникова Виктория -5б, Колотева Анастасия – 4а)</w:t>
            </w:r>
            <w:r w:rsidRPr="0097086E">
              <w:rPr>
                <w:rFonts w:ascii="Times New Roman" w:hAnsi="Times New Roman" w:cs="Times New Roman"/>
              </w:rPr>
              <w:t xml:space="preserve"> (октябрь);</w:t>
            </w:r>
          </w:p>
          <w:p w:rsidR="003D6EE4" w:rsidRPr="00574BF6" w:rsidRDefault="003D6EE4" w:rsidP="00574B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D6EE4" w:rsidRPr="0097086E" w:rsidRDefault="003D6EE4" w:rsidP="00574B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7086E">
              <w:rPr>
                <w:rFonts w:ascii="Times New Roman" w:hAnsi="Times New Roman" w:cs="Times New Roman"/>
              </w:rPr>
              <w:t xml:space="preserve">представление музыкальных номеров на </w:t>
            </w:r>
            <w:r w:rsidRPr="00574BF6">
              <w:rPr>
                <w:rFonts w:ascii="Times New Roman" w:hAnsi="Times New Roman" w:cs="Times New Roman"/>
                <w:b/>
                <w:bCs/>
              </w:rPr>
              <w:t>общешкольн</w:t>
            </w:r>
            <w:r w:rsidRPr="0097086E">
              <w:rPr>
                <w:rFonts w:ascii="Times New Roman" w:hAnsi="Times New Roman" w:cs="Times New Roman"/>
                <w:b/>
                <w:bCs/>
              </w:rPr>
              <w:t>ом</w:t>
            </w:r>
            <w:r w:rsidRPr="00574BF6">
              <w:rPr>
                <w:rFonts w:ascii="Times New Roman" w:hAnsi="Times New Roman" w:cs="Times New Roman"/>
                <w:b/>
                <w:bCs/>
              </w:rPr>
              <w:t xml:space="preserve"> праздник</w:t>
            </w:r>
            <w:r w:rsidRPr="0097086E">
              <w:rPr>
                <w:rFonts w:ascii="Times New Roman" w:hAnsi="Times New Roman" w:cs="Times New Roman"/>
                <w:b/>
                <w:bCs/>
              </w:rPr>
              <w:t>е</w:t>
            </w:r>
            <w:r w:rsidRPr="00574BF6">
              <w:rPr>
                <w:rFonts w:ascii="Times New Roman" w:hAnsi="Times New Roman" w:cs="Times New Roman"/>
                <w:b/>
                <w:bCs/>
              </w:rPr>
              <w:t xml:space="preserve"> «Осенняя мозаика»</w:t>
            </w:r>
            <w:r w:rsidRPr="0097086E">
              <w:rPr>
                <w:rFonts w:ascii="Times New Roman" w:hAnsi="Times New Roman" w:cs="Times New Roman"/>
              </w:rPr>
              <w:t xml:space="preserve"> (октябрь);</w:t>
            </w:r>
          </w:p>
          <w:p w:rsidR="003D6EE4" w:rsidRPr="00574BF6" w:rsidRDefault="003D6EE4" w:rsidP="00574BF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проведении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новогодних утренников</w:t>
            </w:r>
            <w:r w:rsidRPr="0072286C">
              <w:rPr>
                <w:rFonts w:ascii="Times New Roman" w:hAnsi="Times New Roman" w:cs="Times New Roman"/>
              </w:rPr>
              <w:t xml:space="preserve"> для младших школьников /декабрь/;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 xml:space="preserve">вечере встречи школьных друзей </w:t>
            </w:r>
            <w:r w:rsidRPr="0097086E">
              <w:rPr>
                <w:rFonts w:ascii="Times New Roman" w:hAnsi="Times New Roman" w:cs="Times New Roman"/>
                <w:b/>
                <w:bCs/>
              </w:rPr>
              <w:t xml:space="preserve">«Нам не грустится в наши юные 30!» </w:t>
            </w:r>
            <w:r w:rsidRPr="0072286C">
              <w:rPr>
                <w:rFonts w:ascii="Times New Roman" w:hAnsi="Times New Roman" w:cs="Times New Roman"/>
              </w:rPr>
              <w:t>/</w:t>
            </w:r>
            <w:r w:rsidRPr="0097086E">
              <w:rPr>
                <w:rFonts w:ascii="Times New Roman" w:hAnsi="Times New Roman" w:cs="Times New Roman"/>
              </w:rPr>
              <w:t>феврал</w:t>
            </w:r>
            <w:r w:rsidRPr="0072286C">
              <w:rPr>
                <w:rFonts w:ascii="Times New Roman" w:hAnsi="Times New Roman" w:cs="Times New Roman"/>
              </w:rPr>
              <w:t>ь/;</w:t>
            </w:r>
          </w:p>
          <w:p w:rsidR="003D6EE4" w:rsidRPr="0097086E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>подготовка участник</w:t>
            </w:r>
            <w:r w:rsidRPr="0097086E">
              <w:rPr>
                <w:rFonts w:ascii="Times New Roman" w:hAnsi="Times New Roman" w:cs="Times New Roman"/>
              </w:rPr>
              <w:t>ов школьно</w:t>
            </w:r>
            <w:r w:rsidRPr="0072286C">
              <w:rPr>
                <w:rFonts w:ascii="Times New Roman" w:hAnsi="Times New Roman" w:cs="Times New Roman"/>
                <w:b/>
                <w:bCs/>
              </w:rPr>
              <w:t xml:space="preserve">го </w:t>
            </w:r>
            <w:r w:rsidRPr="0097086E">
              <w:rPr>
                <w:rFonts w:ascii="Times New Roman" w:hAnsi="Times New Roman" w:cs="Times New Roman"/>
                <w:b/>
                <w:bCs/>
              </w:rPr>
              <w:t>смотра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-конкурса</w:t>
            </w:r>
            <w:r w:rsidRPr="0072286C">
              <w:rPr>
                <w:rFonts w:ascii="Times New Roman" w:hAnsi="Times New Roman" w:cs="Times New Roman"/>
              </w:rPr>
              <w:t xml:space="preserve"> песни </w:t>
            </w:r>
            <w:r w:rsidRPr="0097086E">
              <w:rPr>
                <w:rFonts w:ascii="Times New Roman" w:hAnsi="Times New Roman" w:cs="Times New Roman"/>
              </w:rPr>
              <w:t xml:space="preserve">и строя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«</w:t>
            </w:r>
            <w:r w:rsidRPr="0097086E">
              <w:rPr>
                <w:rFonts w:ascii="Times New Roman" w:hAnsi="Times New Roman" w:cs="Times New Roman"/>
                <w:b/>
                <w:bCs/>
              </w:rPr>
              <w:t>Товарищ песня!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»</w:t>
            </w:r>
            <w:r w:rsidRPr="0072286C">
              <w:rPr>
                <w:rFonts w:ascii="Times New Roman" w:hAnsi="Times New Roman" w:cs="Times New Roman"/>
              </w:rPr>
              <w:t xml:space="preserve"> /</w:t>
            </w:r>
            <w:r w:rsidRPr="0097086E">
              <w:rPr>
                <w:rFonts w:ascii="Times New Roman" w:hAnsi="Times New Roman" w:cs="Times New Roman"/>
              </w:rPr>
              <w:t>февраль</w:t>
            </w:r>
            <w:r w:rsidRPr="0072286C">
              <w:rPr>
                <w:rFonts w:ascii="Times New Roman" w:hAnsi="Times New Roman" w:cs="Times New Roman"/>
              </w:rPr>
              <w:t xml:space="preserve"> /;</w:t>
            </w:r>
          </w:p>
          <w:p w:rsidR="003D6EE4" w:rsidRPr="0097086E" w:rsidRDefault="003D6EE4" w:rsidP="00845366">
            <w:pPr>
              <w:spacing w:after="0" w:line="240" w:lineRule="auto"/>
              <w:jc w:val="both"/>
              <w:rPr>
                <w:rStyle w:val="apple-style-span"/>
                <w:rFonts w:ascii="Times New Roman" w:hAnsi="Times New Roman" w:cs="Times New Roman"/>
              </w:rPr>
            </w:pPr>
            <w:r w:rsidRPr="0097086E">
              <w:rPr>
                <w:rStyle w:val="apple-style-span"/>
                <w:rFonts w:ascii="Times New Roman" w:hAnsi="Times New Roman" w:cs="Times New Roman"/>
              </w:rPr>
              <w:t xml:space="preserve">подготовка музыкальных номеров к </w:t>
            </w:r>
            <w:r w:rsidRPr="00845366">
              <w:rPr>
                <w:rStyle w:val="apple-style-span"/>
                <w:rFonts w:ascii="Times New Roman" w:hAnsi="Times New Roman" w:cs="Times New Roman"/>
              </w:rPr>
              <w:t>открыты</w:t>
            </w:r>
            <w:r w:rsidRPr="0097086E">
              <w:rPr>
                <w:rStyle w:val="apple-style-span"/>
                <w:rFonts w:ascii="Times New Roman" w:hAnsi="Times New Roman" w:cs="Times New Roman"/>
              </w:rPr>
              <w:t>м</w:t>
            </w:r>
            <w:r w:rsidRPr="00845366">
              <w:rPr>
                <w:rStyle w:val="apple-style-span"/>
                <w:rFonts w:ascii="Times New Roman" w:hAnsi="Times New Roman" w:cs="Times New Roman"/>
              </w:rPr>
              <w:t xml:space="preserve"> мероприятия</w:t>
            </w:r>
            <w:r w:rsidRPr="0097086E">
              <w:rPr>
                <w:rStyle w:val="apple-style-span"/>
                <w:rFonts w:ascii="Times New Roman" w:hAnsi="Times New Roman" w:cs="Times New Roman"/>
              </w:rPr>
              <w:t>м</w:t>
            </w:r>
            <w:r w:rsidRPr="00845366">
              <w:rPr>
                <w:rStyle w:val="apple-style-span"/>
                <w:rFonts w:ascii="Times New Roman" w:hAnsi="Times New Roman" w:cs="Times New Roman"/>
                <w:b/>
                <w:bCs/>
              </w:rPr>
              <w:t xml:space="preserve"> «Праздник прощания с букварём»</w:t>
            </w:r>
            <w:r w:rsidRPr="0097086E">
              <w:rPr>
                <w:rStyle w:val="apple-style-span"/>
                <w:rFonts w:ascii="Times New Roman" w:hAnsi="Times New Roman" w:cs="Times New Roman"/>
              </w:rPr>
              <w:t xml:space="preserve"> (февраль);</w:t>
            </w:r>
          </w:p>
          <w:p w:rsidR="003D6EE4" w:rsidRPr="0097086E" w:rsidRDefault="003D6EE4" w:rsidP="00845366">
            <w:pPr>
              <w:spacing w:after="0" w:line="240" w:lineRule="auto"/>
              <w:jc w:val="both"/>
              <w:rPr>
                <w:rStyle w:val="apple-style-span"/>
                <w:rFonts w:ascii="Times New Roman" w:hAnsi="Times New Roman" w:cs="Times New Roman"/>
              </w:rPr>
            </w:pPr>
          </w:p>
          <w:p w:rsidR="003D6EE4" w:rsidRDefault="003D6EE4" w:rsidP="00845366">
            <w:pPr>
              <w:spacing w:after="0" w:line="240" w:lineRule="auto"/>
              <w:jc w:val="both"/>
              <w:rPr>
                <w:rStyle w:val="apple-style-span"/>
                <w:rFonts w:ascii="Times New Roman" w:hAnsi="Times New Roman" w:cs="Times New Roman"/>
              </w:rPr>
            </w:pPr>
            <w:r w:rsidRPr="00845366">
              <w:rPr>
                <w:rStyle w:val="apple-style-span"/>
                <w:rFonts w:ascii="Times New Roman" w:hAnsi="Times New Roman" w:cs="Times New Roman"/>
                <w:b/>
                <w:bCs/>
              </w:rPr>
              <w:t>участие в районной концертной программе</w:t>
            </w:r>
            <w:r w:rsidRPr="00845366">
              <w:rPr>
                <w:rStyle w:val="apple-style-span"/>
                <w:rFonts w:ascii="Times New Roman" w:hAnsi="Times New Roman" w:cs="Times New Roman"/>
              </w:rPr>
              <w:t>, приуроченных к визиту епископа Россошанского и</w:t>
            </w:r>
            <w:r>
              <w:rPr>
                <w:rStyle w:val="apple-style-span"/>
                <w:rFonts w:ascii="Times New Roman" w:hAnsi="Times New Roman" w:cs="Times New Roman"/>
              </w:rPr>
              <w:t xml:space="preserve"> </w:t>
            </w:r>
            <w:r w:rsidRPr="00845366">
              <w:rPr>
                <w:rStyle w:val="apple-style-span"/>
                <w:rFonts w:ascii="Times New Roman" w:hAnsi="Times New Roman" w:cs="Times New Roman"/>
              </w:rPr>
              <w:t>Острогоржского Андрея в Калачеевский район</w:t>
            </w:r>
            <w:r>
              <w:rPr>
                <w:rStyle w:val="apple-style-span"/>
                <w:rFonts w:ascii="Times New Roman" w:hAnsi="Times New Roman" w:cs="Times New Roman"/>
              </w:rPr>
              <w:t xml:space="preserve"> (февраль); </w:t>
            </w:r>
          </w:p>
          <w:p w:rsidR="003D6EE4" w:rsidRPr="00845366" w:rsidRDefault="003D6EE4" w:rsidP="0084536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подготовка вокальных номеров в рамках концертной программы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общешкольного праздника «Широкая Масленица»</w:t>
            </w:r>
            <w:r w:rsidRPr="0072286C">
              <w:rPr>
                <w:rFonts w:ascii="Times New Roman" w:hAnsi="Times New Roman" w:cs="Times New Roman"/>
              </w:rPr>
              <w:t xml:space="preserve"> /</w:t>
            </w:r>
            <w:r w:rsidRPr="0097086E">
              <w:rPr>
                <w:rFonts w:ascii="Times New Roman" w:hAnsi="Times New Roman" w:cs="Times New Roman"/>
              </w:rPr>
              <w:t>февраль</w:t>
            </w:r>
            <w:r w:rsidRPr="0072286C">
              <w:rPr>
                <w:rFonts w:ascii="Times New Roman" w:hAnsi="Times New Roman" w:cs="Times New Roman"/>
              </w:rPr>
              <w:t>/;</w:t>
            </w:r>
          </w:p>
          <w:p w:rsidR="003D6EE4" w:rsidRPr="00845366" w:rsidRDefault="003D6EE4" w:rsidP="00845366">
            <w:pPr>
              <w:spacing w:after="0" w:line="240" w:lineRule="auto"/>
              <w:jc w:val="both"/>
              <w:rPr>
                <w:rStyle w:val="apple-style-span"/>
                <w:rFonts w:ascii="Times New Roman" w:hAnsi="Times New Roman" w:cs="Times New Roman"/>
              </w:rPr>
            </w:pPr>
            <w:r w:rsidRPr="00845366">
              <w:rPr>
                <w:rStyle w:val="apple-style-span"/>
                <w:rFonts w:ascii="Times New Roman" w:hAnsi="Times New Roman" w:cs="Times New Roman"/>
              </w:rPr>
              <w:t>классные праздники для бабушек и мам, часы общения, «огоньки</w:t>
            </w:r>
            <w:r w:rsidRPr="00845366">
              <w:rPr>
                <w:rStyle w:val="apple-style-span"/>
                <w:rFonts w:ascii="Times New Roman" w:hAnsi="Times New Roman" w:cs="Times New Roman"/>
                <w:b/>
                <w:bCs/>
              </w:rPr>
              <w:t xml:space="preserve">»,      </w:t>
            </w:r>
            <w:r w:rsidRPr="00845366">
              <w:rPr>
                <w:rStyle w:val="apple-style-span"/>
                <w:rFonts w:ascii="Times New Roman" w:hAnsi="Times New Roman" w:cs="Times New Roman"/>
              </w:rPr>
              <w:t xml:space="preserve">приуроченные к женскому </w:t>
            </w:r>
            <w:r w:rsidRPr="00C849BA">
              <w:rPr>
                <w:rStyle w:val="apple-style-span"/>
                <w:rFonts w:ascii="Times New Roman" w:hAnsi="Times New Roman" w:cs="Times New Roman"/>
                <w:b/>
                <w:bCs/>
              </w:rPr>
              <w:t>дню 8 марта</w:t>
            </w:r>
            <w:r w:rsidRPr="00845366">
              <w:rPr>
                <w:rStyle w:val="apple-style-span"/>
                <w:rFonts w:ascii="Times New Roman" w:hAnsi="Times New Roman" w:cs="Times New Roman"/>
              </w:rPr>
              <w:t xml:space="preserve"> </w:t>
            </w:r>
            <w:r>
              <w:rPr>
                <w:rStyle w:val="apple-style-span"/>
                <w:rFonts w:ascii="Times New Roman" w:hAnsi="Times New Roman" w:cs="Times New Roman"/>
              </w:rPr>
              <w:t>(подготовка музыкальных номеров) (март);</w:t>
            </w:r>
          </w:p>
          <w:p w:rsidR="003D6EE4" w:rsidRPr="00845366" w:rsidRDefault="003D6EE4" w:rsidP="00845366">
            <w:pPr>
              <w:spacing w:after="0" w:line="240" w:lineRule="auto"/>
              <w:jc w:val="both"/>
              <w:rPr>
                <w:rStyle w:val="apple-style-span"/>
                <w:rFonts w:ascii="Times New Roman" w:hAnsi="Times New Roman" w:cs="Times New Roman"/>
              </w:rPr>
            </w:pPr>
          </w:p>
          <w:p w:rsidR="003D6EE4" w:rsidRDefault="003D6EE4" w:rsidP="00845366">
            <w:pPr>
              <w:spacing w:after="0" w:line="240" w:lineRule="auto"/>
              <w:jc w:val="both"/>
              <w:rPr>
                <w:rStyle w:val="apple-style-span"/>
                <w:rFonts w:ascii="Times New Roman" w:hAnsi="Times New Roman" w:cs="Times New Roman"/>
              </w:rPr>
            </w:pPr>
            <w:r w:rsidRPr="00845366">
              <w:rPr>
                <w:rStyle w:val="apple-style-span"/>
                <w:rFonts w:ascii="Times New Roman" w:hAnsi="Times New Roman" w:cs="Times New Roman"/>
              </w:rPr>
              <w:t xml:space="preserve">участие в межрайонном фестивале </w:t>
            </w:r>
            <w:r w:rsidRPr="00C849BA">
              <w:rPr>
                <w:rStyle w:val="apple-style-span"/>
                <w:rFonts w:ascii="Times New Roman" w:hAnsi="Times New Roman" w:cs="Times New Roman"/>
                <w:b/>
                <w:bCs/>
              </w:rPr>
              <w:t>«Пасхи светлые дары»</w:t>
            </w:r>
            <w:r w:rsidRPr="00845366">
              <w:rPr>
                <w:rStyle w:val="apple-style-span"/>
                <w:rFonts w:ascii="Times New Roman" w:hAnsi="Times New Roman" w:cs="Times New Roman"/>
              </w:rPr>
              <w:t xml:space="preserve"> (Рассадникова В. – 5б,</w:t>
            </w:r>
            <w:r>
              <w:rPr>
                <w:rStyle w:val="apple-style-span"/>
                <w:rFonts w:ascii="Times New Roman" w:hAnsi="Times New Roman" w:cs="Times New Roman"/>
              </w:rPr>
              <w:t xml:space="preserve"> </w:t>
            </w:r>
            <w:r w:rsidRPr="00845366">
              <w:rPr>
                <w:rStyle w:val="apple-style-span"/>
                <w:rFonts w:ascii="Times New Roman" w:hAnsi="Times New Roman" w:cs="Times New Roman"/>
              </w:rPr>
              <w:t>Колотева А. – 4а)</w:t>
            </w:r>
            <w:r>
              <w:rPr>
                <w:rStyle w:val="apple-style-span"/>
                <w:rFonts w:ascii="Times New Roman" w:hAnsi="Times New Roman" w:cs="Times New Roman"/>
              </w:rPr>
              <w:t xml:space="preserve"> (май);</w:t>
            </w:r>
          </w:p>
          <w:p w:rsidR="003D6EE4" w:rsidRPr="00845366" w:rsidRDefault="003D6EE4" w:rsidP="00845366">
            <w:pPr>
              <w:spacing w:after="0" w:line="240" w:lineRule="auto"/>
              <w:jc w:val="both"/>
              <w:rPr>
                <w:rStyle w:val="apple-style-span"/>
                <w:rFonts w:ascii="Times New Roman" w:hAnsi="Times New Roman" w:cs="Times New Roman"/>
              </w:rPr>
            </w:pPr>
          </w:p>
          <w:p w:rsidR="003D6EE4" w:rsidRDefault="003D6EE4" w:rsidP="00845366">
            <w:pPr>
              <w:spacing w:after="0" w:line="240" w:lineRule="auto"/>
              <w:jc w:val="both"/>
              <w:rPr>
                <w:rStyle w:val="apple-style-span"/>
                <w:rFonts w:ascii="Times New Roman" w:hAnsi="Times New Roman" w:cs="Times New Roman"/>
              </w:rPr>
            </w:pPr>
            <w:r w:rsidRPr="00845366">
              <w:rPr>
                <w:rStyle w:val="apple-style-span"/>
                <w:rFonts w:ascii="Times New Roman" w:hAnsi="Times New Roman" w:cs="Times New Roman"/>
              </w:rPr>
              <w:t xml:space="preserve">финал общешкольного ежегодного интеллектуального марафона </w:t>
            </w:r>
            <w:r w:rsidRPr="00C849BA">
              <w:rPr>
                <w:rStyle w:val="apple-style-span"/>
                <w:rFonts w:ascii="Times New Roman" w:hAnsi="Times New Roman" w:cs="Times New Roman"/>
                <w:b/>
                <w:bCs/>
              </w:rPr>
              <w:t>«Ученик года» (концертная программа)</w:t>
            </w:r>
            <w:r>
              <w:rPr>
                <w:rStyle w:val="apple-style-span"/>
                <w:rFonts w:ascii="Times New Roman" w:hAnsi="Times New Roman" w:cs="Times New Roman"/>
              </w:rPr>
              <w:t xml:space="preserve"> (май);</w:t>
            </w:r>
          </w:p>
          <w:p w:rsidR="003D6EE4" w:rsidRPr="00845366" w:rsidRDefault="003D6EE4" w:rsidP="0084536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подготовка и проведение музыкальной программы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праздника прощания с начальной школой</w:t>
            </w:r>
            <w:r w:rsidRPr="0072286C">
              <w:rPr>
                <w:rFonts w:ascii="Times New Roman" w:hAnsi="Times New Roman" w:cs="Times New Roman"/>
              </w:rPr>
              <w:t xml:space="preserve"> для учащихся 4-х классов /май/.</w:t>
            </w:r>
          </w:p>
        </w:tc>
      </w:tr>
      <w:tr w:rsidR="003D6EE4" w:rsidRPr="0097086E">
        <w:tc>
          <w:tcPr>
            <w:tcW w:w="2988" w:type="dxa"/>
          </w:tcPr>
          <w:p w:rsidR="003D6EE4" w:rsidRPr="0072286C" w:rsidRDefault="003D6EE4" w:rsidP="001E628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286C">
              <w:rPr>
                <w:rFonts w:ascii="Times New Roman" w:hAnsi="Times New Roman" w:cs="Times New Roman"/>
                <w:b/>
                <w:bCs/>
              </w:rPr>
              <w:t xml:space="preserve">кружки </w:t>
            </w:r>
          </w:p>
          <w:p w:rsidR="003D6EE4" w:rsidRPr="0072286C" w:rsidRDefault="003D6EE4" w:rsidP="001E628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286C">
              <w:rPr>
                <w:rFonts w:ascii="Times New Roman" w:hAnsi="Times New Roman" w:cs="Times New Roman"/>
                <w:b/>
                <w:bCs/>
              </w:rPr>
              <w:t xml:space="preserve"> «Вдохновение», </w:t>
            </w:r>
          </w:p>
          <w:p w:rsidR="003D6EE4" w:rsidRPr="0072286C" w:rsidRDefault="003D6EE4" w:rsidP="001E628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286C">
              <w:rPr>
                <w:rFonts w:ascii="Times New Roman" w:hAnsi="Times New Roman" w:cs="Times New Roman"/>
                <w:b/>
                <w:bCs/>
              </w:rPr>
              <w:t>«Сказочные узоры»</w:t>
            </w:r>
          </w:p>
          <w:p w:rsidR="003D6EE4" w:rsidRPr="0072286C" w:rsidRDefault="003D6EE4" w:rsidP="001E6289">
            <w:pPr>
              <w:jc w:val="center"/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>/Дорохова Н. И. – 1 КК,</w:t>
            </w:r>
          </w:p>
          <w:p w:rsidR="003D6EE4" w:rsidRPr="0072286C" w:rsidRDefault="003D6EE4" w:rsidP="001E6289">
            <w:pPr>
              <w:jc w:val="center"/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>Есакова Т. В. – 1 КК/</w:t>
            </w:r>
          </w:p>
          <w:p w:rsidR="003D6EE4" w:rsidRPr="0072286C" w:rsidRDefault="003D6EE4" w:rsidP="001E62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школьном конкурсе детского рисунка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«Лес – наше</w:t>
            </w:r>
            <w:r w:rsidRPr="0072286C">
              <w:rPr>
                <w:rFonts w:ascii="Times New Roman" w:hAnsi="Times New Roman" w:cs="Times New Roman"/>
              </w:rPr>
              <w:t xml:space="preserve">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богатство»</w:t>
            </w:r>
            <w:r w:rsidRPr="0072286C">
              <w:rPr>
                <w:rFonts w:ascii="Times New Roman" w:hAnsi="Times New Roman" w:cs="Times New Roman"/>
              </w:rPr>
              <w:t>, посвящённом Дню работников леса /сентябрь/;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школьном конкурсе детского рисунка, посвящённом Дню Матери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 xml:space="preserve">«Мама, милая мама» </w:t>
            </w:r>
            <w:r w:rsidRPr="0072286C">
              <w:rPr>
                <w:rFonts w:ascii="Times New Roman" w:hAnsi="Times New Roman" w:cs="Times New Roman"/>
              </w:rPr>
              <w:t>/ноябрь/;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>изготовление новогодних украшений и праздничного оформления классных комнат /декабрь/;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районном творческом конкурсе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«Улыбка</w:t>
            </w:r>
            <w:r w:rsidRPr="0072286C">
              <w:rPr>
                <w:rFonts w:ascii="Times New Roman" w:hAnsi="Times New Roman" w:cs="Times New Roman"/>
              </w:rPr>
              <w:t xml:space="preserve">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российского стандарта</w:t>
            </w:r>
            <w:r w:rsidRPr="0072286C">
              <w:rPr>
                <w:rFonts w:ascii="Times New Roman" w:hAnsi="Times New Roman" w:cs="Times New Roman"/>
              </w:rPr>
              <w:t>» /декабрь-февраль/;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школьном конкурсе птичьих кормушек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 xml:space="preserve">«Птичья столовая» </w:t>
            </w:r>
            <w:r w:rsidRPr="0072286C">
              <w:rPr>
                <w:rFonts w:ascii="Times New Roman" w:hAnsi="Times New Roman" w:cs="Times New Roman"/>
              </w:rPr>
              <w:t>/февраль/;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областном конкурсе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«Наследники Юрия Гагарина»</w:t>
            </w:r>
            <w:r w:rsidRPr="0072286C">
              <w:rPr>
                <w:rFonts w:ascii="Times New Roman" w:hAnsi="Times New Roman" w:cs="Times New Roman"/>
              </w:rPr>
              <w:t xml:space="preserve"> (районный этап) /февраль/;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областном конкурсе творческих работ учащихся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 xml:space="preserve">«Шаг во Вселенную» </w:t>
            </w:r>
            <w:r w:rsidRPr="0072286C">
              <w:rPr>
                <w:rFonts w:ascii="Times New Roman" w:hAnsi="Times New Roman" w:cs="Times New Roman"/>
              </w:rPr>
              <w:t>/март/;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школьном конкурсе поделок ко Дню космонавтики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 xml:space="preserve">«Утро космической эры» </w:t>
            </w:r>
            <w:r w:rsidRPr="0072286C">
              <w:rPr>
                <w:rFonts w:ascii="Times New Roman" w:hAnsi="Times New Roman" w:cs="Times New Roman"/>
              </w:rPr>
              <w:t>в рамках тематической творческой недели, посвященной 60-летию первого полёта человека в космос /апрель 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>участие в школьном конкурсе детских рисунков ко Дню космонавтики</w:t>
            </w:r>
            <w:r w:rsidRPr="0072286C">
              <w:rPr>
                <w:rFonts w:ascii="Times New Roman" w:hAnsi="Times New Roman" w:cs="Times New Roman"/>
                <w:b/>
                <w:bCs/>
              </w:rPr>
              <w:t xml:space="preserve"> «Космические дали»;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ежегодной общешкольной отчётной выставке детского творчества, проходившей в рамках предметной творческой недели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«В человеке всё должно быть прекрасно»</w:t>
            </w:r>
            <w:r w:rsidRPr="0072286C">
              <w:rPr>
                <w:rFonts w:ascii="Times New Roman" w:hAnsi="Times New Roman" w:cs="Times New Roman"/>
              </w:rPr>
              <w:t xml:space="preserve"> /апрель/;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школьном конкурсе детских рисунков к 66-летию Великой Победы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«Детство, опалённое войной» /</w:t>
            </w:r>
            <w:r w:rsidRPr="0072286C">
              <w:rPr>
                <w:rFonts w:ascii="Times New Roman" w:hAnsi="Times New Roman" w:cs="Times New Roman"/>
              </w:rPr>
              <w:t>май/.</w:t>
            </w:r>
          </w:p>
        </w:tc>
      </w:tr>
      <w:tr w:rsidR="003D6EE4" w:rsidRPr="0097086E">
        <w:tc>
          <w:tcPr>
            <w:tcW w:w="2988" w:type="dxa"/>
          </w:tcPr>
          <w:p w:rsidR="003D6EE4" w:rsidRPr="0072286C" w:rsidRDefault="003D6EE4" w:rsidP="001E628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286C">
              <w:rPr>
                <w:rFonts w:ascii="Times New Roman" w:hAnsi="Times New Roman" w:cs="Times New Roman"/>
                <w:b/>
                <w:bCs/>
              </w:rPr>
              <w:t>кружок</w:t>
            </w:r>
          </w:p>
          <w:p w:rsidR="003D6EE4" w:rsidRPr="0072286C" w:rsidRDefault="003D6EE4" w:rsidP="001E628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286C">
              <w:rPr>
                <w:rFonts w:ascii="Times New Roman" w:hAnsi="Times New Roman" w:cs="Times New Roman"/>
                <w:b/>
                <w:bCs/>
              </w:rPr>
              <w:t>«Юный журналист»</w:t>
            </w:r>
          </w:p>
          <w:p w:rsidR="003D6EE4" w:rsidRPr="0072286C" w:rsidRDefault="003D6EE4" w:rsidP="001E6289">
            <w:pPr>
              <w:jc w:val="center"/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/рук. Романова М. В. – ВКК, Кузнецова О. А. – </w:t>
            </w:r>
          </w:p>
          <w:p w:rsidR="003D6EE4" w:rsidRPr="0072286C" w:rsidRDefault="003D6EE4" w:rsidP="001E6289">
            <w:pPr>
              <w:jc w:val="center"/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>1 КК/</w:t>
            </w:r>
          </w:p>
        </w:tc>
        <w:tc>
          <w:tcPr>
            <w:tcW w:w="7380" w:type="dxa"/>
          </w:tcPr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выпуск /1 раз в учебную четверть/ новых номеров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школьной газеты «Переменка»</w:t>
            </w:r>
            <w:r w:rsidRPr="0072286C">
              <w:rPr>
                <w:rFonts w:ascii="Times New Roman" w:hAnsi="Times New Roman" w:cs="Times New Roman"/>
              </w:rPr>
              <w:t>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координирование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работы школьного пресс-центра</w:t>
            </w:r>
            <w:r w:rsidRPr="0072286C">
              <w:rPr>
                <w:rFonts w:ascii="Times New Roman" w:hAnsi="Times New Roman" w:cs="Times New Roman"/>
              </w:rPr>
              <w:t xml:space="preserve"> (написание заметок в районную прессу о жизнедеятельности школы) /в течение года 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районном конкурсе литературных работ (стихи</w:t>
            </w:r>
            <w:r w:rsidRPr="0072286C">
              <w:rPr>
                <w:rFonts w:ascii="Times New Roman" w:hAnsi="Times New Roman" w:cs="Times New Roman"/>
              </w:rPr>
              <w:t xml:space="preserve">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собственного сочинения)</w:t>
            </w:r>
            <w:r w:rsidRPr="0072286C">
              <w:rPr>
                <w:rFonts w:ascii="Times New Roman" w:hAnsi="Times New Roman" w:cs="Times New Roman"/>
              </w:rPr>
              <w:t>, посвященном Дню матери (Соляная Жанна-8-б класс – призёр) /декабрь/;</w:t>
            </w:r>
          </w:p>
        </w:tc>
      </w:tr>
      <w:tr w:rsidR="003D6EE4" w:rsidRPr="0097086E">
        <w:tc>
          <w:tcPr>
            <w:tcW w:w="2988" w:type="dxa"/>
          </w:tcPr>
          <w:p w:rsidR="003D6EE4" w:rsidRPr="0072286C" w:rsidRDefault="003D6EE4" w:rsidP="001E628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286C">
              <w:rPr>
                <w:rFonts w:ascii="Times New Roman" w:hAnsi="Times New Roman" w:cs="Times New Roman"/>
                <w:b/>
                <w:bCs/>
              </w:rPr>
              <w:t xml:space="preserve">кружок </w:t>
            </w:r>
          </w:p>
          <w:p w:rsidR="003D6EE4" w:rsidRPr="0072286C" w:rsidRDefault="003D6EE4" w:rsidP="001E628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286C">
              <w:rPr>
                <w:rFonts w:ascii="Times New Roman" w:hAnsi="Times New Roman" w:cs="Times New Roman"/>
                <w:b/>
                <w:bCs/>
              </w:rPr>
              <w:t>«Следопыт»</w:t>
            </w:r>
          </w:p>
          <w:p w:rsidR="003D6EE4" w:rsidRPr="0072286C" w:rsidRDefault="003D6EE4" w:rsidP="001E6289">
            <w:pPr>
              <w:jc w:val="center"/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>/рук. Музыканова Т. В. – ВКК/</w:t>
            </w:r>
          </w:p>
        </w:tc>
        <w:tc>
          <w:tcPr>
            <w:tcW w:w="7380" w:type="dxa"/>
          </w:tcPr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районном конкурсе сочинений-эссе по избирательному законодательству</w:t>
            </w:r>
            <w:r w:rsidRPr="0072286C">
              <w:rPr>
                <w:rFonts w:ascii="Times New Roman" w:hAnsi="Times New Roman" w:cs="Times New Roman"/>
              </w:rPr>
              <w:t xml:space="preserve"> (Гетманова Е. – 11-а – 2 место) /октябрь/;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районных предметных олимпиадах по истории и обществознанию</w:t>
            </w:r>
            <w:r w:rsidRPr="0072286C">
              <w:rPr>
                <w:rFonts w:ascii="Times New Roman" w:hAnsi="Times New Roman" w:cs="Times New Roman"/>
              </w:rPr>
              <w:t xml:space="preserve"> /ноябрь–декабрь/;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  <w:b/>
                <w:bCs/>
              </w:rPr>
              <w:t xml:space="preserve">посещение </w:t>
            </w:r>
            <w:r w:rsidRPr="0072286C">
              <w:rPr>
                <w:rFonts w:ascii="Times New Roman" w:hAnsi="Times New Roman" w:cs="Times New Roman"/>
              </w:rPr>
              <w:t xml:space="preserve">районного этнографического музея под открытым небом, просмотр экспозиций районного краеведческого музея /ноябрь/; 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  <w:b/>
                <w:bCs/>
              </w:rPr>
              <w:t>написание и защита малых исследовательских работ «История моей семьи»</w:t>
            </w:r>
            <w:r w:rsidRPr="0072286C">
              <w:rPr>
                <w:rFonts w:ascii="Times New Roman" w:hAnsi="Times New Roman" w:cs="Times New Roman"/>
              </w:rPr>
              <w:t xml:space="preserve"> учащимися 5-б класса на родительском собрании /декабрь/;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районной краеведческой конференции «Летопись воронежских деревень»</w:t>
            </w:r>
            <w:r w:rsidRPr="0072286C">
              <w:rPr>
                <w:rFonts w:ascii="Times New Roman" w:hAnsi="Times New Roman" w:cs="Times New Roman"/>
              </w:rPr>
              <w:t xml:space="preserve"> (Игнатова Дарья – 10-а – 3 место) /февраль/;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во 2 туре областного краеведческого конкурса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 xml:space="preserve">«Край Воронежский православный» </w:t>
            </w:r>
            <w:r w:rsidRPr="0072286C">
              <w:rPr>
                <w:rFonts w:ascii="Times New Roman" w:hAnsi="Times New Roman" w:cs="Times New Roman"/>
              </w:rPr>
              <w:t>(Моринцев Михаил – 10-б – 3 место) /февраль-март/;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проведение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 xml:space="preserve">тематических экскурсий </w:t>
            </w:r>
            <w:r w:rsidRPr="0072286C">
              <w:rPr>
                <w:rFonts w:ascii="Times New Roman" w:hAnsi="Times New Roman" w:cs="Times New Roman"/>
              </w:rPr>
              <w:t xml:space="preserve">по учебной программе для учащихся 5, 9, 10 классов, экскурсий для младших школьников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«Школоведение», «Быт родного края»</w:t>
            </w:r>
            <w:r w:rsidRPr="0072286C">
              <w:rPr>
                <w:rFonts w:ascii="Times New Roman" w:hAnsi="Times New Roman" w:cs="Times New Roman"/>
              </w:rPr>
              <w:t xml:space="preserve">, для родителей будущих первоклассников и родителей 5-б класса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 xml:space="preserve">в школьном краеведческом музее </w:t>
            </w:r>
            <w:r w:rsidRPr="0072286C">
              <w:rPr>
                <w:rFonts w:ascii="Times New Roman" w:hAnsi="Times New Roman" w:cs="Times New Roman"/>
              </w:rPr>
              <w:t>/в течение года/;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  <w:b/>
                <w:bCs/>
              </w:rPr>
              <w:t>организация встреч</w:t>
            </w:r>
            <w:r w:rsidRPr="0072286C">
              <w:rPr>
                <w:rFonts w:ascii="Times New Roman" w:hAnsi="Times New Roman" w:cs="Times New Roman"/>
              </w:rPr>
              <w:t xml:space="preserve"> членов кружка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с интересными людьми</w:t>
            </w:r>
            <w:r w:rsidRPr="0072286C">
              <w:rPr>
                <w:rFonts w:ascii="Times New Roman" w:hAnsi="Times New Roman" w:cs="Times New Roman"/>
              </w:rPr>
              <w:t xml:space="preserve"> города и района:с краеведами Калачеевского района И. А. Письменным и В. Г. Винокуровым, с родственниками семьи земляка, героя Советского Союза Ф. П. Зецепилова, с представителями калачеевской учительской династии В. В. Середа /в течение года/;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  <w:b/>
                <w:bCs/>
              </w:rPr>
              <w:t>выполнение и оформление исследовательских работ</w:t>
            </w:r>
            <w:r w:rsidRPr="0072286C">
              <w:rPr>
                <w:rFonts w:ascii="Times New Roman" w:hAnsi="Times New Roman" w:cs="Times New Roman"/>
              </w:rPr>
              <w:t xml:space="preserve"> членами кружка «Мой легендарный дедушка», «История народного костюма села Меловатка», «Кусочек сердца отдавать кому-то, такая, брат, у нас с тобой работа», «Моя малая родина» /в течение года/;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работе </w:t>
            </w:r>
            <w:r w:rsidRPr="0072286C">
              <w:rPr>
                <w:rFonts w:ascii="Times New Roman" w:hAnsi="Times New Roman" w:cs="Times New Roman"/>
                <w:lang w:val="en-US"/>
              </w:rPr>
              <w:t>XXVI</w:t>
            </w:r>
            <w:r w:rsidRPr="0072286C">
              <w:rPr>
                <w:rFonts w:ascii="Times New Roman" w:hAnsi="Times New Roman" w:cs="Times New Roman"/>
              </w:rPr>
              <w:t xml:space="preserve"> научной конференции ВГУ школьников  (Шулекина Марина – 10-а – 2 место, Игнатова Дарья – 10а – 2 место) /апрель/; 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  <w:b/>
                <w:bCs/>
              </w:rPr>
              <w:t>подготовка и проведение тематических школьных линеек</w:t>
            </w:r>
            <w:r w:rsidRPr="0072286C">
              <w:rPr>
                <w:rFonts w:ascii="Times New Roman" w:hAnsi="Times New Roman" w:cs="Times New Roman"/>
              </w:rPr>
              <w:t xml:space="preserve">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«История моей семьи», «Творчество калачеевских поэтов и песенников»</w:t>
            </w:r>
            <w:r w:rsidRPr="0072286C">
              <w:rPr>
                <w:rFonts w:ascii="Times New Roman" w:hAnsi="Times New Roman" w:cs="Times New Roman"/>
              </w:rPr>
              <w:t>; линеек, посвящённых дням боевой и воинской славы России /в течение года/;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>участие в проведении районного открытого интегрированного урока истории и химии «И металлы тоже воевали» с элементами краеведения для учащихся 9-х классов /март/;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общероссийском историческом чемпионате</w:t>
            </w:r>
            <w:r w:rsidRPr="0072286C">
              <w:rPr>
                <w:rFonts w:ascii="Times New Roman" w:hAnsi="Times New Roman" w:cs="Times New Roman"/>
              </w:rPr>
              <w:t xml:space="preserve"> и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чемпионате по обществознанию</w:t>
            </w:r>
            <w:r w:rsidRPr="0072286C">
              <w:rPr>
                <w:rFonts w:ascii="Times New Roman" w:hAnsi="Times New Roman" w:cs="Times New Roman"/>
              </w:rPr>
              <w:t xml:space="preserve">, проводимом Пермским «Центром развития одарённости» (Бондарев Владислав – 11а класс – 5 место) /февраль/;  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областной краеведческой конференции «Летопись воронежских деревень»</w:t>
            </w:r>
            <w:r w:rsidRPr="0072286C">
              <w:rPr>
                <w:rFonts w:ascii="Times New Roman" w:hAnsi="Times New Roman" w:cs="Times New Roman"/>
              </w:rPr>
              <w:t xml:space="preserve"> (Шулекина Марина – 10-а класс – 1 место) /март/.</w:t>
            </w:r>
          </w:p>
        </w:tc>
      </w:tr>
      <w:tr w:rsidR="003D6EE4" w:rsidRPr="0097086E">
        <w:tc>
          <w:tcPr>
            <w:tcW w:w="2988" w:type="dxa"/>
          </w:tcPr>
          <w:p w:rsidR="003D6EE4" w:rsidRPr="0072286C" w:rsidRDefault="003D6EE4" w:rsidP="001E628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286C">
              <w:rPr>
                <w:rFonts w:ascii="Times New Roman" w:hAnsi="Times New Roman" w:cs="Times New Roman"/>
                <w:b/>
                <w:bCs/>
              </w:rPr>
              <w:t xml:space="preserve">кружок </w:t>
            </w:r>
          </w:p>
          <w:p w:rsidR="003D6EE4" w:rsidRPr="0072286C" w:rsidRDefault="003D6EE4" w:rsidP="001E628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286C">
              <w:rPr>
                <w:rFonts w:ascii="Times New Roman" w:hAnsi="Times New Roman" w:cs="Times New Roman"/>
                <w:b/>
                <w:bCs/>
              </w:rPr>
              <w:t xml:space="preserve">«Юный цветовод» и </w:t>
            </w:r>
          </w:p>
          <w:p w:rsidR="003D6EE4" w:rsidRPr="0072286C" w:rsidRDefault="003D6EE4" w:rsidP="001E628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286C">
              <w:rPr>
                <w:rFonts w:ascii="Times New Roman" w:hAnsi="Times New Roman" w:cs="Times New Roman"/>
                <w:b/>
                <w:bCs/>
              </w:rPr>
              <w:t>члены естественно-географической секции НОУ «Олимп»</w:t>
            </w:r>
          </w:p>
          <w:p w:rsidR="003D6EE4" w:rsidRPr="0072286C" w:rsidRDefault="003D6EE4" w:rsidP="001E6289">
            <w:pPr>
              <w:jc w:val="center"/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>/рук. Шевцова С. Т. – ВКК/</w:t>
            </w:r>
          </w:p>
        </w:tc>
        <w:tc>
          <w:tcPr>
            <w:tcW w:w="7380" w:type="dxa"/>
          </w:tcPr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озеленении школьных рекреаций</w:t>
            </w:r>
            <w:r w:rsidRPr="0072286C">
              <w:rPr>
                <w:rFonts w:ascii="Times New Roman" w:hAnsi="Times New Roman" w:cs="Times New Roman"/>
              </w:rPr>
              <w:t xml:space="preserve"> и др. школьных помещений,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территории школьного двора, уход за зелёными насаждениями в школьных рекреациях</w:t>
            </w:r>
            <w:r w:rsidRPr="0072286C">
              <w:rPr>
                <w:rFonts w:ascii="Times New Roman" w:hAnsi="Times New Roman" w:cs="Times New Roman"/>
              </w:rPr>
              <w:t xml:space="preserve"> /в течение учебного года/;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уборке от мусора территории школьного двора</w:t>
            </w:r>
            <w:r w:rsidRPr="0072286C">
              <w:rPr>
                <w:rFonts w:ascii="Times New Roman" w:hAnsi="Times New Roman" w:cs="Times New Roman"/>
              </w:rPr>
              <w:t xml:space="preserve"> /октябрь, апрель/;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  <w:b/>
                <w:bCs/>
              </w:rPr>
              <w:t>выращивание рассады для школьных клумб</w:t>
            </w:r>
            <w:r w:rsidRPr="0072286C">
              <w:rPr>
                <w:rFonts w:ascii="Times New Roman" w:hAnsi="Times New Roman" w:cs="Times New Roman"/>
              </w:rPr>
              <w:t xml:space="preserve"> /февраль – апрель/;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субботнике по высадке зелёных насаждений</w:t>
            </w:r>
            <w:r w:rsidRPr="0072286C">
              <w:rPr>
                <w:rFonts w:ascii="Times New Roman" w:hAnsi="Times New Roman" w:cs="Times New Roman"/>
              </w:rPr>
              <w:t xml:space="preserve"> на территории города /апрель-май/;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работе межрайонной найучно-практической конференции школьников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«Школьная экологическая инициатива»</w:t>
            </w:r>
            <w:r w:rsidRPr="0072286C">
              <w:rPr>
                <w:rFonts w:ascii="Times New Roman" w:hAnsi="Times New Roman" w:cs="Times New Roman"/>
              </w:rPr>
              <w:t xml:space="preserve"> /март/;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областной заочной экологической олимпиаде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«Планета Земля. Взгляд из Космоса» (</w:t>
            </w:r>
            <w:r w:rsidRPr="0072286C">
              <w:rPr>
                <w:rFonts w:ascii="Times New Roman" w:hAnsi="Times New Roman" w:cs="Times New Roman"/>
              </w:rPr>
              <w:t>Гетманова Е. – 11-а – 3 место) /февраль/;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областном заочном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конкурсе водных проектов</w:t>
            </w:r>
            <w:r w:rsidRPr="0072286C">
              <w:rPr>
                <w:rFonts w:ascii="Times New Roman" w:hAnsi="Times New Roman" w:cs="Times New Roman"/>
              </w:rPr>
              <w:t xml:space="preserve"> старшеклассников</w:t>
            </w:r>
            <w:r w:rsidRPr="0072286C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72286C">
              <w:rPr>
                <w:rFonts w:ascii="Times New Roman" w:hAnsi="Times New Roman" w:cs="Times New Roman"/>
              </w:rPr>
              <w:t>(в рамках Российского национального конкурса) (Гетманова Е. – 11-а – 1 место) /февраль/;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</w:t>
            </w:r>
            <w:r w:rsidRPr="0072286C">
              <w:rPr>
                <w:rFonts w:ascii="Times New Roman" w:hAnsi="Times New Roman" w:cs="Times New Roman"/>
                <w:lang w:val="en-US"/>
              </w:rPr>
              <w:t>V</w:t>
            </w:r>
            <w:r w:rsidRPr="0072286C">
              <w:rPr>
                <w:rFonts w:ascii="Times New Roman" w:hAnsi="Times New Roman" w:cs="Times New Roman"/>
              </w:rPr>
              <w:t xml:space="preserve"> региональной научно-практической конференции школьников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«От любви к природе к культуре природопользования»</w:t>
            </w:r>
            <w:r w:rsidRPr="0072286C">
              <w:rPr>
                <w:rFonts w:ascii="Times New Roman" w:hAnsi="Times New Roman" w:cs="Times New Roman"/>
              </w:rPr>
              <w:t xml:space="preserve"> на базе ВГПУ /март/;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работе </w:t>
            </w:r>
            <w:r w:rsidRPr="0072286C">
              <w:rPr>
                <w:rFonts w:ascii="Times New Roman" w:hAnsi="Times New Roman" w:cs="Times New Roman"/>
                <w:lang w:val="en-US"/>
              </w:rPr>
              <w:t>XXVI</w:t>
            </w:r>
            <w:r w:rsidRPr="0072286C">
              <w:rPr>
                <w:rFonts w:ascii="Times New Roman" w:hAnsi="Times New Roman" w:cs="Times New Roman"/>
              </w:rPr>
              <w:t xml:space="preserve"> научной конференции ВГУ школьников /апрель/;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работе областной научно-практической конференции школьников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«Юные исследователи природы – родному краю»</w:t>
            </w:r>
            <w:r w:rsidRPr="0072286C">
              <w:rPr>
                <w:rFonts w:ascii="Times New Roman" w:hAnsi="Times New Roman" w:cs="Times New Roman"/>
              </w:rPr>
              <w:t xml:space="preserve"> во ВГАУ /апрель/;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>участие  в открытом  заседании школьного НОУ;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очном финальном туре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Российского национального</w:t>
            </w:r>
            <w:r w:rsidRPr="0072286C">
              <w:rPr>
                <w:rFonts w:ascii="Times New Roman" w:hAnsi="Times New Roman" w:cs="Times New Roman"/>
              </w:rPr>
              <w:t xml:space="preserve">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конкурса водных проектов</w:t>
            </w:r>
            <w:r w:rsidRPr="0072286C">
              <w:rPr>
                <w:rFonts w:ascii="Times New Roman" w:hAnsi="Times New Roman" w:cs="Times New Roman"/>
              </w:rPr>
              <w:t xml:space="preserve">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старшеклассников</w:t>
            </w:r>
            <w:r w:rsidRPr="0072286C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72286C">
              <w:rPr>
                <w:rFonts w:ascii="Times New Roman" w:hAnsi="Times New Roman" w:cs="Times New Roman"/>
              </w:rPr>
              <w:t>в г. Москва (Гетманова Е. – 11-а) /апрель/;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экологическом рейде по очистке от мусора берегов реки Подгорная</w:t>
            </w:r>
            <w:r w:rsidRPr="0072286C">
              <w:rPr>
                <w:rFonts w:ascii="Times New Roman" w:hAnsi="Times New Roman" w:cs="Times New Roman"/>
              </w:rPr>
              <w:t xml:space="preserve"> /апрель/;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участие в мероприятиях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 xml:space="preserve">областной экологической </w:t>
            </w:r>
            <w:r w:rsidRPr="0072286C">
              <w:rPr>
                <w:rFonts w:ascii="Times New Roman" w:hAnsi="Times New Roman" w:cs="Times New Roman"/>
              </w:rPr>
              <w:t xml:space="preserve">акции </w:t>
            </w:r>
            <w:r w:rsidRPr="0072286C">
              <w:rPr>
                <w:rFonts w:ascii="Times New Roman" w:hAnsi="Times New Roman" w:cs="Times New Roman"/>
                <w:b/>
                <w:bCs/>
              </w:rPr>
              <w:t>«Цвети, земля!»</w:t>
            </w:r>
            <w:r w:rsidRPr="0072286C">
              <w:rPr>
                <w:rFonts w:ascii="Times New Roman" w:hAnsi="Times New Roman" w:cs="Times New Roman"/>
              </w:rPr>
              <w:t xml:space="preserve"> /апрель- июнь/;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  <w:b/>
                <w:bCs/>
              </w:rPr>
              <w:t>уход за цветочными школьными клумбами</w:t>
            </w:r>
            <w:r w:rsidRPr="0072286C">
              <w:rPr>
                <w:rFonts w:ascii="Times New Roman" w:hAnsi="Times New Roman" w:cs="Times New Roman"/>
              </w:rPr>
              <w:t xml:space="preserve"> /апрель – июнь/;</w:t>
            </w:r>
          </w:p>
          <w:p w:rsidR="003D6EE4" w:rsidRPr="0072286C" w:rsidRDefault="003D6EE4" w:rsidP="001E6289">
            <w:pPr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>участие в праздничных мероприятиях, посвящённых дню защиты от экологической опасности /июнь/.</w:t>
            </w:r>
          </w:p>
        </w:tc>
      </w:tr>
    </w:tbl>
    <w:p w:rsidR="003D6EE4" w:rsidRDefault="003D6EE4" w:rsidP="006612E0">
      <w:pPr>
        <w:jc w:val="center"/>
        <w:rPr>
          <w:sz w:val="26"/>
          <w:szCs w:val="26"/>
        </w:rPr>
      </w:pPr>
    </w:p>
    <w:p w:rsidR="003D6EE4" w:rsidRPr="00EF78DB" w:rsidRDefault="003D6EE4" w:rsidP="006612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F78DB">
        <w:rPr>
          <w:rFonts w:ascii="Times New Roman" w:hAnsi="Times New Roman" w:cs="Times New Roman"/>
          <w:b/>
          <w:bCs/>
          <w:sz w:val="26"/>
          <w:szCs w:val="26"/>
        </w:rPr>
        <w:t xml:space="preserve">Количество учащихся, занятых в системе дополнительного образования </w:t>
      </w:r>
    </w:p>
    <w:p w:rsidR="003D6EE4" w:rsidRPr="00EF78DB" w:rsidRDefault="003D6EE4" w:rsidP="006612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F78DB">
        <w:rPr>
          <w:rFonts w:ascii="Times New Roman" w:hAnsi="Times New Roman" w:cs="Times New Roman"/>
          <w:b/>
          <w:bCs/>
          <w:sz w:val="26"/>
          <w:szCs w:val="26"/>
        </w:rPr>
        <w:t>М</w:t>
      </w:r>
      <w:r>
        <w:rPr>
          <w:rFonts w:ascii="Times New Roman" w:hAnsi="Times New Roman" w:cs="Times New Roman"/>
          <w:b/>
          <w:bCs/>
          <w:sz w:val="26"/>
          <w:szCs w:val="26"/>
        </w:rPr>
        <w:t>К</w:t>
      </w:r>
      <w:r w:rsidRPr="00EF78DB">
        <w:rPr>
          <w:rFonts w:ascii="Times New Roman" w:hAnsi="Times New Roman" w:cs="Times New Roman"/>
          <w:b/>
          <w:bCs/>
          <w:sz w:val="26"/>
          <w:szCs w:val="26"/>
        </w:rPr>
        <w:t>ОУ Калачеевская СОШ № 1 в 201</w:t>
      </w:r>
      <w:r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EF78DB">
        <w:rPr>
          <w:rFonts w:ascii="Times New Roman" w:hAnsi="Times New Roman" w:cs="Times New Roman"/>
          <w:b/>
          <w:bCs/>
          <w:sz w:val="26"/>
          <w:szCs w:val="26"/>
        </w:rPr>
        <w:t>-201</w:t>
      </w:r>
      <w:r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EF78DB">
        <w:rPr>
          <w:rFonts w:ascii="Times New Roman" w:hAnsi="Times New Roman" w:cs="Times New Roman"/>
          <w:b/>
          <w:bCs/>
          <w:sz w:val="26"/>
          <w:szCs w:val="26"/>
        </w:rPr>
        <w:t xml:space="preserve"> уч. году</w:t>
      </w:r>
    </w:p>
    <w:p w:rsidR="003D6EE4" w:rsidRPr="00EF78DB" w:rsidRDefault="003D6EE4" w:rsidP="006612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F78DB">
        <w:rPr>
          <w:rFonts w:ascii="Times New Roman" w:hAnsi="Times New Roman" w:cs="Times New Roman"/>
          <w:b/>
          <w:bCs/>
          <w:sz w:val="26"/>
          <w:szCs w:val="26"/>
        </w:rPr>
        <w:t xml:space="preserve"> по сравнению с показателями прошл</w:t>
      </w:r>
      <w:r>
        <w:rPr>
          <w:rFonts w:ascii="Times New Roman" w:hAnsi="Times New Roman" w:cs="Times New Roman"/>
          <w:b/>
          <w:bCs/>
          <w:sz w:val="26"/>
          <w:szCs w:val="26"/>
        </w:rPr>
        <w:t>ых</w:t>
      </w:r>
      <w:r w:rsidRPr="00EF78DB">
        <w:rPr>
          <w:rFonts w:ascii="Times New Roman" w:hAnsi="Times New Roman" w:cs="Times New Roman"/>
          <w:b/>
          <w:bCs/>
          <w:sz w:val="26"/>
          <w:szCs w:val="26"/>
        </w:rPr>
        <w:t xml:space="preserve"> 20</w:t>
      </w:r>
      <w:r>
        <w:rPr>
          <w:rFonts w:ascii="Times New Roman" w:hAnsi="Times New Roman" w:cs="Times New Roman"/>
          <w:b/>
          <w:bCs/>
          <w:sz w:val="26"/>
          <w:szCs w:val="26"/>
        </w:rPr>
        <w:t>11</w:t>
      </w:r>
      <w:r w:rsidRPr="00EF78DB">
        <w:rPr>
          <w:rFonts w:ascii="Times New Roman" w:hAnsi="Times New Roman" w:cs="Times New Roman"/>
          <w:b/>
          <w:bCs/>
          <w:sz w:val="26"/>
          <w:szCs w:val="26"/>
        </w:rPr>
        <w:t>-20</w:t>
      </w:r>
      <w:r>
        <w:rPr>
          <w:rFonts w:ascii="Times New Roman" w:hAnsi="Times New Roman" w:cs="Times New Roman"/>
          <w:b/>
          <w:bCs/>
          <w:sz w:val="26"/>
          <w:szCs w:val="26"/>
        </w:rPr>
        <w:t>12</w:t>
      </w:r>
      <w:r w:rsidRPr="00EF78D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и 2012-2013 </w:t>
      </w:r>
      <w:r w:rsidRPr="00EF78DB">
        <w:rPr>
          <w:rFonts w:ascii="Times New Roman" w:hAnsi="Times New Roman" w:cs="Times New Roman"/>
          <w:b/>
          <w:bCs/>
          <w:sz w:val="26"/>
          <w:szCs w:val="26"/>
        </w:rPr>
        <w:t xml:space="preserve">уч. </w:t>
      </w:r>
      <w:r>
        <w:rPr>
          <w:rFonts w:ascii="Times New Roman" w:hAnsi="Times New Roman" w:cs="Times New Roman"/>
          <w:b/>
          <w:bCs/>
          <w:sz w:val="26"/>
          <w:szCs w:val="26"/>
        </w:rPr>
        <w:t>лет.</w:t>
      </w:r>
    </w:p>
    <w:p w:rsidR="003D6EE4" w:rsidRPr="00EF78DB" w:rsidRDefault="003D6EE4" w:rsidP="006612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33"/>
        <w:gridCol w:w="18"/>
        <w:gridCol w:w="1418"/>
        <w:gridCol w:w="1984"/>
        <w:gridCol w:w="1559"/>
        <w:gridCol w:w="1985"/>
        <w:gridCol w:w="1417"/>
      </w:tblGrid>
      <w:tr w:rsidR="003D6EE4" w:rsidRPr="0097086E">
        <w:tc>
          <w:tcPr>
            <w:tcW w:w="3369" w:type="dxa"/>
            <w:gridSpan w:val="3"/>
          </w:tcPr>
          <w:p w:rsidR="003D6EE4" w:rsidRPr="00FD6497" w:rsidRDefault="003D6EE4" w:rsidP="00C84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20</w:t>
            </w:r>
            <w:r>
              <w:rPr>
                <w:rFonts w:ascii="Times New Roman" w:hAnsi="Times New Roman" w:cs="Times New Roman"/>
                <w:b/>
                <w:bCs/>
              </w:rPr>
              <w:t>13</w:t>
            </w:r>
            <w:r w:rsidRPr="00FD6497">
              <w:rPr>
                <w:rFonts w:ascii="Times New Roman" w:hAnsi="Times New Roman" w:cs="Times New Roman"/>
                <w:b/>
                <w:bCs/>
              </w:rPr>
              <w:t>-201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FD6497">
              <w:rPr>
                <w:rFonts w:ascii="Times New Roman" w:hAnsi="Times New Roman" w:cs="Times New Roman"/>
                <w:b/>
                <w:bCs/>
              </w:rPr>
              <w:t xml:space="preserve"> уч. год</w:t>
            </w:r>
          </w:p>
        </w:tc>
        <w:tc>
          <w:tcPr>
            <w:tcW w:w="3543" w:type="dxa"/>
            <w:gridSpan w:val="2"/>
          </w:tcPr>
          <w:p w:rsidR="003D6EE4" w:rsidRPr="00FD6497" w:rsidRDefault="003D6EE4" w:rsidP="00C84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201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FD6497">
              <w:rPr>
                <w:rFonts w:ascii="Times New Roman" w:hAnsi="Times New Roman" w:cs="Times New Roman"/>
                <w:b/>
                <w:bCs/>
              </w:rPr>
              <w:t>-201</w:t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FD6497">
              <w:rPr>
                <w:rFonts w:ascii="Times New Roman" w:hAnsi="Times New Roman" w:cs="Times New Roman"/>
                <w:b/>
                <w:bCs/>
              </w:rPr>
              <w:t xml:space="preserve"> уч. год</w:t>
            </w:r>
          </w:p>
        </w:tc>
        <w:tc>
          <w:tcPr>
            <w:tcW w:w="3402" w:type="dxa"/>
            <w:gridSpan w:val="2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2011-2012 уч. год</w:t>
            </w:r>
          </w:p>
        </w:tc>
      </w:tr>
      <w:tr w:rsidR="003D6EE4" w:rsidRPr="0097086E">
        <w:tc>
          <w:tcPr>
            <w:tcW w:w="1933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Наименование объединения д/о</w:t>
            </w:r>
          </w:p>
        </w:tc>
        <w:tc>
          <w:tcPr>
            <w:tcW w:w="1436" w:type="dxa"/>
            <w:gridSpan w:val="2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Количество учащихся</w:t>
            </w:r>
          </w:p>
        </w:tc>
        <w:tc>
          <w:tcPr>
            <w:tcW w:w="1984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Наименование объединения д/о</w:t>
            </w:r>
          </w:p>
        </w:tc>
        <w:tc>
          <w:tcPr>
            <w:tcW w:w="1559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Количество учащихся</w:t>
            </w:r>
          </w:p>
        </w:tc>
        <w:tc>
          <w:tcPr>
            <w:tcW w:w="1985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Наименование объединения д/о</w:t>
            </w:r>
          </w:p>
        </w:tc>
        <w:tc>
          <w:tcPr>
            <w:tcW w:w="1417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Количество учащихся</w:t>
            </w:r>
          </w:p>
        </w:tc>
      </w:tr>
      <w:tr w:rsidR="003D6EE4" w:rsidRPr="0097086E">
        <w:tc>
          <w:tcPr>
            <w:tcW w:w="1933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 xml:space="preserve">Народный танцевальный ансамбль </w:t>
            </w:r>
            <w:r w:rsidRPr="00FD6497">
              <w:rPr>
                <w:rFonts w:ascii="Times New Roman" w:hAnsi="Times New Roman" w:cs="Times New Roman"/>
                <w:b/>
                <w:bCs/>
              </w:rPr>
              <w:t>«Карусель»</w:t>
            </w:r>
          </w:p>
        </w:tc>
        <w:tc>
          <w:tcPr>
            <w:tcW w:w="1436" w:type="dxa"/>
            <w:gridSpan w:val="2"/>
          </w:tcPr>
          <w:p w:rsidR="003D6EE4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60 </w:t>
            </w:r>
            <w:r w:rsidRPr="00FD6497">
              <w:rPr>
                <w:rFonts w:ascii="Times New Roman" w:hAnsi="Times New Roman" w:cs="Times New Roman"/>
              </w:rPr>
              <w:t>чел.</w:t>
            </w:r>
          </w:p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4-ой четверти)</w:t>
            </w:r>
          </w:p>
        </w:tc>
        <w:tc>
          <w:tcPr>
            <w:tcW w:w="1984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 xml:space="preserve">Народный танцевальный ансамбль </w:t>
            </w:r>
            <w:r w:rsidRPr="00FD6497">
              <w:rPr>
                <w:rFonts w:ascii="Times New Roman" w:hAnsi="Times New Roman" w:cs="Times New Roman"/>
                <w:b/>
                <w:bCs/>
              </w:rPr>
              <w:t>«Карусель»</w:t>
            </w:r>
          </w:p>
        </w:tc>
        <w:tc>
          <w:tcPr>
            <w:tcW w:w="1559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FD6497">
              <w:rPr>
                <w:rFonts w:ascii="Times New Roman" w:hAnsi="Times New Roman" w:cs="Times New Roman"/>
              </w:rPr>
              <w:t>7 чел.</w:t>
            </w:r>
          </w:p>
        </w:tc>
        <w:tc>
          <w:tcPr>
            <w:tcW w:w="1985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 xml:space="preserve">Народный танцевальный ансамбль </w:t>
            </w:r>
            <w:r w:rsidRPr="00FD6497">
              <w:rPr>
                <w:rFonts w:ascii="Times New Roman" w:hAnsi="Times New Roman" w:cs="Times New Roman"/>
                <w:b/>
                <w:bCs/>
              </w:rPr>
              <w:t>«Карусель»</w:t>
            </w:r>
          </w:p>
        </w:tc>
        <w:tc>
          <w:tcPr>
            <w:tcW w:w="1417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47 чел.</w:t>
            </w:r>
          </w:p>
        </w:tc>
      </w:tr>
      <w:tr w:rsidR="003D6EE4" w:rsidRPr="0097086E">
        <w:tc>
          <w:tcPr>
            <w:tcW w:w="1933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 xml:space="preserve">Кружок художественной </w:t>
            </w:r>
          </w:p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росписи по дереву</w:t>
            </w:r>
          </w:p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«Вдохновение»</w:t>
            </w:r>
            <w:r w:rsidRPr="00FD64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36" w:type="dxa"/>
            <w:gridSpan w:val="2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15 чел.</w:t>
            </w:r>
          </w:p>
        </w:tc>
        <w:tc>
          <w:tcPr>
            <w:tcW w:w="1984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 xml:space="preserve">Кружок художественной </w:t>
            </w:r>
          </w:p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росписи по дереву</w:t>
            </w:r>
          </w:p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«Вдохновение»</w:t>
            </w:r>
            <w:r w:rsidRPr="00FD64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15 чел.</w:t>
            </w:r>
          </w:p>
        </w:tc>
        <w:tc>
          <w:tcPr>
            <w:tcW w:w="1985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 xml:space="preserve">Кружок художественной </w:t>
            </w:r>
          </w:p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росписи по дереву</w:t>
            </w:r>
          </w:p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«Вдохновение»</w:t>
            </w:r>
            <w:r w:rsidRPr="00FD64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15 чел.</w:t>
            </w:r>
          </w:p>
        </w:tc>
      </w:tr>
      <w:tr w:rsidR="003D6EE4" w:rsidRPr="0097086E">
        <w:tc>
          <w:tcPr>
            <w:tcW w:w="1933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 xml:space="preserve">Студия вокального сольного пения </w:t>
            </w:r>
            <w:r w:rsidRPr="00FD6497">
              <w:rPr>
                <w:rFonts w:ascii="Times New Roman" w:hAnsi="Times New Roman" w:cs="Times New Roman"/>
                <w:b/>
                <w:bCs/>
              </w:rPr>
              <w:t>«Элегия»</w:t>
            </w:r>
          </w:p>
        </w:tc>
        <w:tc>
          <w:tcPr>
            <w:tcW w:w="1436" w:type="dxa"/>
            <w:gridSpan w:val="2"/>
          </w:tcPr>
          <w:p w:rsidR="003D6EE4" w:rsidRPr="00FD6497" w:rsidRDefault="003D6EE4" w:rsidP="00C849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Pr="00FD6497">
              <w:rPr>
                <w:rFonts w:ascii="Times New Roman" w:hAnsi="Times New Roman" w:cs="Times New Roman"/>
              </w:rPr>
              <w:t xml:space="preserve"> чел.</w:t>
            </w:r>
          </w:p>
        </w:tc>
        <w:tc>
          <w:tcPr>
            <w:tcW w:w="1984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 xml:space="preserve">Студия вокального сольного пения </w:t>
            </w:r>
            <w:r w:rsidRPr="00FD6497">
              <w:rPr>
                <w:rFonts w:ascii="Times New Roman" w:hAnsi="Times New Roman" w:cs="Times New Roman"/>
                <w:b/>
                <w:bCs/>
              </w:rPr>
              <w:t>«Элегия»</w:t>
            </w:r>
          </w:p>
        </w:tc>
        <w:tc>
          <w:tcPr>
            <w:tcW w:w="1559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15 чел.</w:t>
            </w:r>
          </w:p>
        </w:tc>
        <w:tc>
          <w:tcPr>
            <w:tcW w:w="1985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 xml:space="preserve">Студия вокального сольного пения </w:t>
            </w:r>
            <w:r w:rsidRPr="00FD6497">
              <w:rPr>
                <w:rFonts w:ascii="Times New Roman" w:hAnsi="Times New Roman" w:cs="Times New Roman"/>
                <w:b/>
                <w:bCs/>
              </w:rPr>
              <w:t>«Элегия»</w:t>
            </w:r>
          </w:p>
        </w:tc>
        <w:tc>
          <w:tcPr>
            <w:tcW w:w="1417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15 чел.+ 15 чел. 1 классов в кружке «Весёлые музыканты»</w:t>
            </w:r>
          </w:p>
        </w:tc>
      </w:tr>
      <w:tr w:rsidR="003D6EE4" w:rsidRPr="0097086E">
        <w:tc>
          <w:tcPr>
            <w:tcW w:w="1933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 xml:space="preserve">Кружок изобразительного искусства </w:t>
            </w:r>
          </w:p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«Мир радости и восторга»</w:t>
            </w:r>
          </w:p>
        </w:tc>
        <w:tc>
          <w:tcPr>
            <w:tcW w:w="1436" w:type="dxa"/>
            <w:gridSpan w:val="2"/>
          </w:tcPr>
          <w:p w:rsidR="003D6EE4" w:rsidRPr="00FD6497" w:rsidRDefault="003D6EE4" w:rsidP="00C849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  <w:r w:rsidRPr="00FD6497">
              <w:rPr>
                <w:rFonts w:ascii="Times New Roman" w:hAnsi="Times New Roman" w:cs="Times New Roman"/>
              </w:rPr>
              <w:t xml:space="preserve"> чел.</w:t>
            </w:r>
          </w:p>
        </w:tc>
        <w:tc>
          <w:tcPr>
            <w:tcW w:w="1984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 xml:space="preserve">Кружок изобразительного искусства </w:t>
            </w:r>
          </w:p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«Мир радости и восторга»</w:t>
            </w:r>
          </w:p>
        </w:tc>
        <w:tc>
          <w:tcPr>
            <w:tcW w:w="1559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чел.</w:t>
            </w:r>
          </w:p>
        </w:tc>
        <w:tc>
          <w:tcPr>
            <w:tcW w:w="1985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 xml:space="preserve">Кружок изобразительного искусства </w:t>
            </w:r>
          </w:p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«Мир радости и восторга»</w:t>
            </w:r>
          </w:p>
        </w:tc>
        <w:tc>
          <w:tcPr>
            <w:tcW w:w="1417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17 чел.</w:t>
            </w:r>
          </w:p>
        </w:tc>
      </w:tr>
      <w:tr w:rsidR="003D6EE4" w:rsidRPr="0097086E">
        <w:tc>
          <w:tcPr>
            <w:tcW w:w="1933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 xml:space="preserve">Кружок вышивки </w:t>
            </w:r>
          </w:p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«Сказочные узоры»</w:t>
            </w:r>
          </w:p>
        </w:tc>
        <w:tc>
          <w:tcPr>
            <w:tcW w:w="1436" w:type="dxa"/>
            <w:gridSpan w:val="2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15 чел.</w:t>
            </w:r>
          </w:p>
        </w:tc>
        <w:tc>
          <w:tcPr>
            <w:tcW w:w="1984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 xml:space="preserve">Кружок вышивки </w:t>
            </w:r>
          </w:p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«Сказочные узоры»</w:t>
            </w:r>
          </w:p>
        </w:tc>
        <w:tc>
          <w:tcPr>
            <w:tcW w:w="1559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15 чел.</w:t>
            </w:r>
          </w:p>
        </w:tc>
        <w:tc>
          <w:tcPr>
            <w:tcW w:w="1985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 xml:space="preserve">Кружок вышивки </w:t>
            </w:r>
          </w:p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«Сказочные узоры»</w:t>
            </w:r>
          </w:p>
        </w:tc>
        <w:tc>
          <w:tcPr>
            <w:tcW w:w="1417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15 чел.</w:t>
            </w:r>
          </w:p>
        </w:tc>
      </w:tr>
      <w:tr w:rsidR="003D6EE4" w:rsidRPr="0097086E">
        <w:tc>
          <w:tcPr>
            <w:tcW w:w="1933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 xml:space="preserve">секция стрельбы из </w:t>
            </w:r>
          </w:p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 xml:space="preserve">пневматической винтовки                 </w:t>
            </w:r>
          </w:p>
        </w:tc>
        <w:tc>
          <w:tcPr>
            <w:tcW w:w="1436" w:type="dxa"/>
            <w:gridSpan w:val="2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15 чел.</w:t>
            </w:r>
          </w:p>
        </w:tc>
        <w:tc>
          <w:tcPr>
            <w:tcW w:w="1984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 xml:space="preserve">секция стрельбы из </w:t>
            </w:r>
          </w:p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 xml:space="preserve">пневматической винтовки                 </w:t>
            </w:r>
          </w:p>
        </w:tc>
        <w:tc>
          <w:tcPr>
            <w:tcW w:w="1559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27 чел.</w:t>
            </w:r>
          </w:p>
        </w:tc>
        <w:tc>
          <w:tcPr>
            <w:tcW w:w="1985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 xml:space="preserve">секция стрельбы из </w:t>
            </w:r>
          </w:p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 xml:space="preserve">пневматической винтовки                 </w:t>
            </w:r>
          </w:p>
        </w:tc>
        <w:tc>
          <w:tcPr>
            <w:tcW w:w="1417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17 чел.</w:t>
            </w:r>
          </w:p>
        </w:tc>
      </w:tr>
      <w:tr w:rsidR="003D6EE4" w:rsidRPr="0097086E">
        <w:tc>
          <w:tcPr>
            <w:tcW w:w="1933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секция русской лапты</w:t>
            </w:r>
          </w:p>
        </w:tc>
        <w:tc>
          <w:tcPr>
            <w:tcW w:w="1436" w:type="dxa"/>
            <w:gridSpan w:val="2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30 чел.</w:t>
            </w:r>
          </w:p>
        </w:tc>
        <w:tc>
          <w:tcPr>
            <w:tcW w:w="1984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секция русской лапты</w:t>
            </w:r>
          </w:p>
        </w:tc>
        <w:tc>
          <w:tcPr>
            <w:tcW w:w="1559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чел.</w:t>
            </w:r>
          </w:p>
        </w:tc>
        <w:tc>
          <w:tcPr>
            <w:tcW w:w="1985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секция русской лапты</w:t>
            </w:r>
          </w:p>
        </w:tc>
        <w:tc>
          <w:tcPr>
            <w:tcW w:w="1417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26 чел.</w:t>
            </w:r>
          </w:p>
        </w:tc>
      </w:tr>
      <w:tr w:rsidR="003D6EE4" w:rsidRPr="0097086E">
        <w:tc>
          <w:tcPr>
            <w:tcW w:w="1933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секция общей физической подготовки (ОФП)</w:t>
            </w:r>
          </w:p>
        </w:tc>
        <w:tc>
          <w:tcPr>
            <w:tcW w:w="1436" w:type="dxa"/>
            <w:gridSpan w:val="2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35 чел.</w:t>
            </w:r>
          </w:p>
        </w:tc>
        <w:tc>
          <w:tcPr>
            <w:tcW w:w="1984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секция общей физической подготовки (ОФП)</w:t>
            </w:r>
          </w:p>
        </w:tc>
        <w:tc>
          <w:tcPr>
            <w:tcW w:w="1559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15 чел.</w:t>
            </w:r>
          </w:p>
        </w:tc>
        <w:tc>
          <w:tcPr>
            <w:tcW w:w="1985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занятия общей физической подготовкой (ОФП)</w:t>
            </w:r>
          </w:p>
        </w:tc>
        <w:tc>
          <w:tcPr>
            <w:tcW w:w="1417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30 чел.</w:t>
            </w:r>
          </w:p>
        </w:tc>
      </w:tr>
      <w:tr w:rsidR="003D6EE4" w:rsidRPr="0097086E">
        <w:tc>
          <w:tcPr>
            <w:tcW w:w="1933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секция футбола с мячом</w:t>
            </w:r>
          </w:p>
        </w:tc>
        <w:tc>
          <w:tcPr>
            <w:tcW w:w="1436" w:type="dxa"/>
            <w:gridSpan w:val="2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чел.</w:t>
            </w:r>
          </w:p>
        </w:tc>
        <w:tc>
          <w:tcPr>
            <w:tcW w:w="1984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секция футбола с мячом</w:t>
            </w:r>
          </w:p>
        </w:tc>
        <w:tc>
          <w:tcPr>
            <w:tcW w:w="1559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18 чел.</w:t>
            </w:r>
          </w:p>
        </w:tc>
        <w:tc>
          <w:tcPr>
            <w:tcW w:w="1985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секция футбола с мячом</w:t>
            </w:r>
          </w:p>
        </w:tc>
        <w:tc>
          <w:tcPr>
            <w:tcW w:w="1417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18 чел.</w:t>
            </w:r>
          </w:p>
        </w:tc>
      </w:tr>
      <w:tr w:rsidR="003D6EE4" w:rsidRPr="0097086E">
        <w:tc>
          <w:tcPr>
            <w:tcW w:w="1933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секция лёгкой атлетики</w:t>
            </w:r>
          </w:p>
        </w:tc>
        <w:tc>
          <w:tcPr>
            <w:tcW w:w="1436" w:type="dxa"/>
            <w:gridSpan w:val="2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25 чел.</w:t>
            </w:r>
          </w:p>
        </w:tc>
        <w:tc>
          <w:tcPr>
            <w:tcW w:w="1984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секция лёгкой атлетики</w:t>
            </w:r>
          </w:p>
        </w:tc>
        <w:tc>
          <w:tcPr>
            <w:tcW w:w="1559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25 чел.</w:t>
            </w:r>
          </w:p>
        </w:tc>
        <w:tc>
          <w:tcPr>
            <w:tcW w:w="1985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секция лёгкой атлетики</w:t>
            </w:r>
          </w:p>
        </w:tc>
        <w:tc>
          <w:tcPr>
            <w:tcW w:w="1417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25 чел.</w:t>
            </w:r>
          </w:p>
        </w:tc>
      </w:tr>
      <w:tr w:rsidR="003D6EE4" w:rsidRPr="0097086E">
        <w:tc>
          <w:tcPr>
            <w:tcW w:w="1933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секция спортивной и художественной гимнастики (девочки)</w:t>
            </w:r>
          </w:p>
        </w:tc>
        <w:tc>
          <w:tcPr>
            <w:tcW w:w="1436" w:type="dxa"/>
            <w:gridSpan w:val="2"/>
          </w:tcPr>
          <w:p w:rsidR="003D6EE4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</w:t>
            </w:r>
          </w:p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работала</w:t>
            </w:r>
          </w:p>
        </w:tc>
        <w:tc>
          <w:tcPr>
            <w:tcW w:w="1984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секция спортивной и художественной гимнастики (девочки)</w:t>
            </w:r>
          </w:p>
        </w:tc>
        <w:tc>
          <w:tcPr>
            <w:tcW w:w="1559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12 чел.</w:t>
            </w:r>
          </w:p>
        </w:tc>
        <w:tc>
          <w:tcPr>
            <w:tcW w:w="1985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секция спортивной и художественной гимнастики (девочки)</w:t>
            </w:r>
          </w:p>
        </w:tc>
        <w:tc>
          <w:tcPr>
            <w:tcW w:w="1417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20 чел.</w:t>
            </w:r>
          </w:p>
        </w:tc>
      </w:tr>
      <w:tr w:rsidR="003D6EE4" w:rsidRPr="0097086E">
        <w:tc>
          <w:tcPr>
            <w:tcW w:w="1933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 xml:space="preserve">туристический кружок </w:t>
            </w:r>
          </w:p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«Туристическая тропа»</w:t>
            </w:r>
          </w:p>
        </w:tc>
        <w:tc>
          <w:tcPr>
            <w:tcW w:w="1436" w:type="dxa"/>
            <w:gridSpan w:val="2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10 чел.</w:t>
            </w:r>
          </w:p>
        </w:tc>
        <w:tc>
          <w:tcPr>
            <w:tcW w:w="1984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 xml:space="preserve">туристический кружок </w:t>
            </w:r>
          </w:p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«Туристическая тропа»</w:t>
            </w:r>
          </w:p>
        </w:tc>
        <w:tc>
          <w:tcPr>
            <w:tcW w:w="1559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10 чел.</w:t>
            </w:r>
          </w:p>
        </w:tc>
        <w:tc>
          <w:tcPr>
            <w:tcW w:w="1985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 xml:space="preserve">туристический кружок </w:t>
            </w:r>
          </w:p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«Туристическая тропа»</w:t>
            </w:r>
          </w:p>
        </w:tc>
        <w:tc>
          <w:tcPr>
            <w:tcW w:w="1417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10 чел.</w:t>
            </w:r>
          </w:p>
        </w:tc>
      </w:tr>
      <w:tr w:rsidR="003D6EE4" w:rsidRPr="0097086E">
        <w:tc>
          <w:tcPr>
            <w:tcW w:w="1933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группа здоровья (учителя)</w:t>
            </w:r>
          </w:p>
        </w:tc>
        <w:tc>
          <w:tcPr>
            <w:tcW w:w="1436" w:type="dxa"/>
            <w:gridSpan w:val="2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8 чел</w:t>
            </w:r>
          </w:p>
        </w:tc>
        <w:tc>
          <w:tcPr>
            <w:tcW w:w="1984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группа здоровья (учителя)</w:t>
            </w:r>
          </w:p>
        </w:tc>
        <w:tc>
          <w:tcPr>
            <w:tcW w:w="1559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8 чел.</w:t>
            </w:r>
          </w:p>
        </w:tc>
        <w:tc>
          <w:tcPr>
            <w:tcW w:w="1985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группа здоровья (учителя)</w:t>
            </w:r>
          </w:p>
        </w:tc>
        <w:tc>
          <w:tcPr>
            <w:tcW w:w="1417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8 чел.</w:t>
            </w:r>
          </w:p>
        </w:tc>
      </w:tr>
      <w:tr w:rsidR="003D6EE4" w:rsidRPr="0097086E">
        <w:tc>
          <w:tcPr>
            <w:tcW w:w="1933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 xml:space="preserve">Поисково-краеведческий кружок </w:t>
            </w:r>
            <w:r w:rsidRPr="00FD6497">
              <w:rPr>
                <w:rFonts w:ascii="Times New Roman" w:hAnsi="Times New Roman" w:cs="Times New Roman"/>
                <w:b/>
                <w:bCs/>
              </w:rPr>
              <w:t>«Следопыт»</w:t>
            </w:r>
          </w:p>
        </w:tc>
        <w:tc>
          <w:tcPr>
            <w:tcW w:w="1436" w:type="dxa"/>
            <w:gridSpan w:val="2"/>
          </w:tcPr>
          <w:p w:rsidR="003D6EE4" w:rsidRPr="00FD6497" w:rsidRDefault="003D6EE4" w:rsidP="00C849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FD6497">
              <w:rPr>
                <w:rFonts w:ascii="Times New Roman" w:hAnsi="Times New Roman" w:cs="Times New Roman"/>
              </w:rPr>
              <w:t xml:space="preserve"> чел.</w:t>
            </w:r>
          </w:p>
        </w:tc>
        <w:tc>
          <w:tcPr>
            <w:tcW w:w="1984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 xml:space="preserve">Поисково-краеведческий кружок </w:t>
            </w:r>
            <w:r w:rsidRPr="00FD6497">
              <w:rPr>
                <w:rFonts w:ascii="Times New Roman" w:hAnsi="Times New Roman" w:cs="Times New Roman"/>
                <w:b/>
                <w:bCs/>
              </w:rPr>
              <w:t>«Следопыт»</w:t>
            </w:r>
          </w:p>
        </w:tc>
        <w:tc>
          <w:tcPr>
            <w:tcW w:w="1559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12 чел.</w:t>
            </w:r>
          </w:p>
        </w:tc>
        <w:tc>
          <w:tcPr>
            <w:tcW w:w="1985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 xml:space="preserve">Поисково-краеведческий кружок </w:t>
            </w:r>
            <w:r w:rsidRPr="00FD6497">
              <w:rPr>
                <w:rFonts w:ascii="Times New Roman" w:hAnsi="Times New Roman" w:cs="Times New Roman"/>
                <w:b/>
                <w:bCs/>
              </w:rPr>
              <w:t>«Следопыт»</w:t>
            </w:r>
          </w:p>
        </w:tc>
        <w:tc>
          <w:tcPr>
            <w:tcW w:w="1417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FD6497">
              <w:rPr>
                <w:rFonts w:ascii="Times New Roman" w:hAnsi="Times New Roman" w:cs="Times New Roman"/>
              </w:rPr>
              <w:t xml:space="preserve"> чел.</w:t>
            </w:r>
          </w:p>
        </w:tc>
      </w:tr>
      <w:tr w:rsidR="003D6EE4" w:rsidRPr="0097086E">
        <w:tc>
          <w:tcPr>
            <w:tcW w:w="1933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Кружок</w:t>
            </w:r>
          </w:p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 xml:space="preserve"> </w:t>
            </w:r>
            <w:r w:rsidRPr="00FD6497">
              <w:rPr>
                <w:rFonts w:ascii="Times New Roman" w:hAnsi="Times New Roman" w:cs="Times New Roman"/>
                <w:b/>
                <w:bCs/>
              </w:rPr>
              <w:t>«Юный журналист»</w:t>
            </w:r>
          </w:p>
        </w:tc>
        <w:tc>
          <w:tcPr>
            <w:tcW w:w="1436" w:type="dxa"/>
            <w:gridSpan w:val="2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Кружок</w:t>
            </w:r>
          </w:p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 xml:space="preserve"> </w:t>
            </w:r>
            <w:r w:rsidRPr="00FD6497">
              <w:rPr>
                <w:rFonts w:ascii="Times New Roman" w:hAnsi="Times New Roman" w:cs="Times New Roman"/>
                <w:b/>
                <w:bCs/>
              </w:rPr>
              <w:t>«Юный журналист»</w:t>
            </w:r>
          </w:p>
        </w:tc>
        <w:tc>
          <w:tcPr>
            <w:tcW w:w="1559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12 чел.</w:t>
            </w:r>
          </w:p>
        </w:tc>
        <w:tc>
          <w:tcPr>
            <w:tcW w:w="1985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Кружок</w:t>
            </w:r>
          </w:p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 xml:space="preserve"> </w:t>
            </w:r>
            <w:r w:rsidRPr="00FD6497">
              <w:rPr>
                <w:rFonts w:ascii="Times New Roman" w:hAnsi="Times New Roman" w:cs="Times New Roman"/>
                <w:b/>
                <w:bCs/>
              </w:rPr>
              <w:t>«Юный журналист»</w:t>
            </w:r>
          </w:p>
        </w:tc>
        <w:tc>
          <w:tcPr>
            <w:tcW w:w="1417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Pr="00FD6497">
              <w:rPr>
                <w:rFonts w:ascii="Times New Roman" w:hAnsi="Times New Roman" w:cs="Times New Roman"/>
              </w:rPr>
              <w:t xml:space="preserve"> чел.</w:t>
            </w:r>
          </w:p>
        </w:tc>
      </w:tr>
      <w:tr w:rsidR="003D6EE4" w:rsidRPr="0097086E">
        <w:tc>
          <w:tcPr>
            <w:tcW w:w="1933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 xml:space="preserve">Кружок </w:t>
            </w:r>
          </w:p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«Юный цветовод»</w:t>
            </w:r>
          </w:p>
        </w:tc>
        <w:tc>
          <w:tcPr>
            <w:tcW w:w="1436" w:type="dxa"/>
            <w:gridSpan w:val="2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12 чел.</w:t>
            </w:r>
          </w:p>
        </w:tc>
        <w:tc>
          <w:tcPr>
            <w:tcW w:w="1984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 xml:space="preserve">Кружок </w:t>
            </w:r>
          </w:p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«Юный цветовод»</w:t>
            </w:r>
          </w:p>
        </w:tc>
        <w:tc>
          <w:tcPr>
            <w:tcW w:w="1559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15 чел.</w:t>
            </w:r>
          </w:p>
        </w:tc>
        <w:tc>
          <w:tcPr>
            <w:tcW w:w="1985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 xml:space="preserve">Кружок </w:t>
            </w:r>
          </w:p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«Юный цветовод»</w:t>
            </w:r>
          </w:p>
        </w:tc>
        <w:tc>
          <w:tcPr>
            <w:tcW w:w="1417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  <w:r w:rsidRPr="00FD6497">
              <w:rPr>
                <w:rFonts w:ascii="Times New Roman" w:hAnsi="Times New Roman" w:cs="Times New Roman"/>
              </w:rPr>
              <w:t xml:space="preserve"> чел.</w:t>
            </w:r>
          </w:p>
        </w:tc>
      </w:tr>
      <w:tr w:rsidR="003D6EE4" w:rsidRPr="0097086E">
        <w:tc>
          <w:tcPr>
            <w:tcW w:w="1933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36" w:type="dxa"/>
            <w:gridSpan w:val="2"/>
          </w:tcPr>
          <w:p w:rsidR="003D6EE4" w:rsidRPr="00FD6497" w:rsidRDefault="003D6EE4" w:rsidP="001E62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 xml:space="preserve">Всего:  242 чел. </w:t>
            </w:r>
          </w:p>
          <w:p w:rsidR="003D6EE4" w:rsidRPr="00FD6497" w:rsidRDefault="003D6EE4" w:rsidP="001E62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или 42 %</w:t>
            </w:r>
          </w:p>
          <w:p w:rsidR="003D6EE4" w:rsidRPr="00FD6497" w:rsidRDefault="003D6EE4" w:rsidP="001E62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(всего в школе 577 чел.)</w:t>
            </w:r>
          </w:p>
        </w:tc>
        <w:tc>
          <w:tcPr>
            <w:tcW w:w="1984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D6EE4" w:rsidRPr="00FD6497" w:rsidRDefault="003D6EE4" w:rsidP="001E62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 xml:space="preserve">Всего: </w:t>
            </w:r>
          </w:p>
          <w:p w:rsidR="003D6EE4" w:rsidRPr="00FD6497" w:rsidRDefault="003D6EE4" w:rsidP="001E62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276 чел. или 48,3%</w:t>
            </w:r>
          </w:p>
          <w:p w:rsidR="003D6EE4" w:rsidRPr="00FD6497" w:rsidRDefault="003D6EE4" w:rsidP="001E62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(всего в школе 571 чел.)</w:t>
            </w:r>
          </w:p>
        </w:tc>
        <w:tc>
          <w:tcPr>
            <w:tcW w:w="1985" w:type="dxa"/>
          </w:tcPr>
          <w:p w:rsidR="003D6EE4" w:rsidRPr="00FD6497" w:rsidRDefault="003D6EE4" w:rsidP="001E62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D6EE4" w:rsidRPr="00FD6497" w:rsidRDefault="003D6EE4" w:rsidP="001E62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 xml:space="preserve">Всего: </w:t>
            </w:r>
          </w:p>
          <w:p w:rsidR="003D6EE4" w:rsidRPr="0072286C" w:rsidRDefault="003D6EE4" w:rsidP="001E628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314</w:t>
            </w:r>
            <w:r w:rsidRPr="00FD6497">
              <w:rPr>
                <w:rFonts w:ascii="Times New Roman" w:hAnsi="Times New Roman" w:cs="Times New Roman"/>
              </w:rPr>
              <w:t xml:space="preserve"> чел. или </w:t>
            </w:r>
            <w:r w:rsidRPr="0072286C">
              <w:rPr>
                <w:rFonts w:ascii="Times New Roman" w:hAnsi="Times New Roman" w:cs="Times New Roman"/>
                <w:color w:val="FF0000"/>
              </w:rPr>
              <w:t>48,3%</w:t>
            </w:r>
          </w:p>
          <w:p w:rsidR="003D6EE4" w:rsidRPr="00FD6497" w:rsidRDefault="003D6EE4" w:rsidP="001E62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 xml:space="preserve">(всего в школе </w:t>
            </w:r>
            <w:r w:rsidRPr="0072286C">
              <w:rPr>
                <w:rFonts w:ascii="Times New Roman" w:hAnsi="Times New Roman" w:cs="Times New Roman"/>
                <w:color w:val="FF0000"/>
              </w:rPr>
              <w:t>571</w:t>
            </w:r>
            <w:r w:rsidRPr="00FD6497">
              <w:rPr>
                <w:rFonts w:ascii="Times New Roman" w:hAnsi="Times New Roman" w:cs="Times New Roman"/>
              </w:rPr>
              <w:t xml:space="preserve"> чел.)</w:t>
            </w:r>
          </w:p>
        </w:tc>
      </w:tr>
      <w:tr w:rsidR="003D6EE4" w:rsidRPr="0097086E">
        <w:tc>
          <w:tcPr>
            <w:tcW w:w="3369" w:type="dxa"/>
            <w:gridSpan w:val="3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спортивные секции ДЮСШ на базе школы</w:t>
            </w:r>
          </w:p>
        </w:tc>
        <w:tc>
          <w:tcPr>
            <w:tcW w:w="3543" w:type="dxa"/>
            <w:gridSpan w:val="2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спортивные секции ДЮСШ на базе школы</w:t>
            </w:r>
          </w:p>
        </w:tc>
        <w:tc>
          <w:tcPr>
            <w:tcW w:w="3402" w:type="dxa"/>
            <w:gridSpan w:val="2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спортивные секции ДЮСШ на базе школы</w:t>
            </w:r>
          </w:p>
        </w:tc>
      </w:tr>
      <w:tr w:rsidR="003D6EE4" w:rsidRPr="0097086E">
        <w:tc>
          <w:tcPr>
            <w:tcW w:w="1951" w:type="dxa"/>
            <w:gridSpan w:val="2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секция настольного тенниса</w:t>
            </w:r>
          </w:p>
        </w:tc>
        <w:tc>
          <w:tcPr>
            <w:tcW w:w="1418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12 чел.</w:t>
            </w:r>
          </w:p>
        </w:tc>
        <w:tc>
          <w:tcPr>
            <w:tcW w:w="1984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секция настольного тенниса</w:t>
            </w:r>
          </w:p>
        </w:tc>
        <w:tc>
          <w:tcPr>
            <w:tcW w:w="1559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20 чел.</w:t>
            </w:r>
          </w:p>
        </w:tc>
        <w:tc>
          <w:tcPr>
            <w:tcW w:w="1985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секция настольного тенниса</w:t>
            </w:r>
          </w:p>
        </w:tc>
        <w:tc>
          <w:tcPr>
            <w:tcW w:w="1417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  <w:r w:rsidRPr="00FD6497">
              <w:rPr>
                <w:rFonts w:ascii="Times New Roman" w:hAnsi="Times New Roman" w:cs="Times New Roman"/>
              </w:rPr>
              <w:t xml:space="preserve"> чел.</w:t>
            </w:r>
          </w:p>
        </w:tc>
      </w:tr>
      <w:tr w:rsidR="003D6EE4" w:rsidRPr="0097086E">
        <w:tc>
          <w:tcPr>
            <w:tcW w:w="1951" w:type="dxa"/>
            <w:gridSpan w:val="2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секция настольного тенниса</w:t>
            </w:r>
          </w:p>
        </w:tc>
        <w:tc>
          <w:tcPr>
            <w:tcW w:w="1418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10 чел.</w:t>
            </w:r>
          </w:p>
        </w:tc>
        <w:tc>
          <w:tcPr>
            <w:tcW w:w="1984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секция настольного тенниса</w:t>
            </w:r>
          </w:p>
        </w:tc>
        <w:tc>
          <w:tcPr>
            <w:tcW w:w="1559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не работала</w:t>
            </w:r>
          </w:p>
        </w:tc>
        <w:tc>
          <w:tcPr>
            <w:tcW w:w="1985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секция настольного тенниса</w:t>
            </w:r>
          </w:p>
        </w:tc>
        <w:tc>
          <w:tcPr>
            <w:tcW w:w="1417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не работала</w:t>
            </w:r>
          </w:p>
        </w:tc>
      </w:tr>
      <w:tr w:rsidR="003D6EE4" w:rsidRPr="0097086E">
        <w:tc>
          <w:tcPr>
            <w:tcW w:w="1951" w:type="dxa"/>
            <w:gridSpan w:val="2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секция русской лапты</w:t>
            </w:r>
          </w:p>
        </w:tc>
        <w:tc>
          <w:tcPr>
            <w:tcW w:w="1418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12 чел.</w:t>
            </w:r>
          </w:p>
        </w:tc>
        <w:tc>
          <w:tcPr>
            <w:tcW w:w="1984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секция русской лапты</w:t>
            </w:r>
          </w:p>
        </w:tc>
        <w:tc>
          <w:tcPr>
            <w:tcW w:w="1559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не работала</w:t>
            </w:r>
          </w:p>
        </w:tc>
        <w:tc>
          <w:tcPr>
            <w:tcW w:w="1985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секция русской лапты</w:t>
            </w:r>
          </w:p>
        </w:tc>
        <w:tc>
          <w:tcPr>
            <w:tcW w:w="1417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не работала</w:t>
            </w:r>
          </w:p>
        </w:tc>
      </w:tr>
      <w:tr w:rsidR="003D6EE4" w:rsidRPr="0097086E">
        <w:tc>
          <w:tcPr>
            <w:tcW w:w="1951" w:type="dxa"/>
            <w:gridSpan w:val="2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секция волейбола (девушки)</w:t>
            </w:r>
          </w:p>
        </w:tc>
        <w:tc>
          <w:tcPr>
            <w:tcW w:w="1418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10 чел.</w:t>
            </w:r>
          </w:p>
        </w:tc>
        <w:tc>
          <w:tcPr>
            <w:tcW w:w="1984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секция волейбола (девушки)</w:t>
            </w:r>
          </w:p>
        </w:tc>
        <w:tc>
          <w:tcPr>
            <w:tcW w:w="1559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10 чел.</w:t>
            </w:r>
          </w:p>
        </w:tc>
        <w:tc>
          <w:tcPr>
            <w:tcW w:w="1985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6497">
              <w:rPr>
                <w:rFonts w:ascii="Times New Roman" w:hAnsi="Times New Roman" w:cs="Times New Roman"/>
                <w:b/>
                <w:bCs/>
              </w:rPr>
              <w:t>секция волейбола (девушки)</w:t>
            </w:r>
          </w:p>
        </w:tc>
        <w:tc>
          <w:tcPr>
            <w:tcW w:w="1417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FD6497">
              <w:rPr>
                <w:rFonts w:ascii="Times New Roman" w:hAnsi="Times New Roman" w:cs="Times New Roman"/>
              </w:rPr>
              <w:t xml:space="preserve"> чел.</w:t>
            </w:r>
          </w:p>
        </w:tc>
      </w:tr>
      <w:tr w:rsidR="003D6EE4" w:rsidRPr="0097086E">
        <w:tc>
          <w:tcPr>
            <w:tcW w:w="1951" w:type="dxa"/>
            <w:gridSpan w:val="2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</w:tcPr>
          <w:p w:rsidR="003D6EE4" w:rsidRPr="00FD6497" w:rsidRDefault="003D6EE4" w:rsidP="001E62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Всего: 44 чел.</w:t>
            </w:r>
          </w:p>
        </w:tc>
        <w:tc>
          <w:tcPr>
            <w:tcW w:w="1984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D6EE4" w:rsidRPr="00FD6497" w:rsidRDefault="003D6EE4" w:rsidP="001E62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Всего: 30 чел.</w:t>
            </w:r>
          </w:p>
        </w:tc>
        <w:tc>
          <w:tcPr>
            <w:tcW w:w="1985" w:type="dxa"/>
          </w:tcPr>
          <w:p w:rsidR="003D6EE4" w:rsidRPr="00FD6497" w:rsidRDefault="003D6EE4" w:rsidP="001E62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D6EE4" w:rsidRPr="00FD6497" w:rsidRDefault="003D6EE4" w:rsidP="001E62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Всего: 3</w:t>
            </w:r>
            <w:r>
              <w:rPr>
                <w:rFonts w:ascii="Times New Roman" w:hAnsi="Times New Roman" w:cs="Times New Roman"/>
              </w:rPr>
              <w:t>3</w:t>
            </w:r>
            <w:r w:rsidRPr="00FD6497">
              <w:rPr>
                <w:rFonts w:ascii="Times New Roman" w:hAnsi="Times New Roman" w:cs="Times New Roman"/>
              </w:rPr>
              <w:t xml:space="preserve"> чел.</w:t>
            </w:r>
          </w:p>
        </w:tc>
      </w:tr>
      <w:tr w:rsidR="003D6EE4" w:rsidRPr="0097086E">
        <w:tc>
          <w:tcPr>
            <w:tcW w:w="1951" w:type="dxa"/>
            <w:gridSpan w:val="2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</w:tcPr>
          <w:p w:rsidR="003D6EE4" w:rsidRPr="00FD6497" w:rsidRDefault="003D6EE4" w:rsidP="001E62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Всего: 284 чел.  или 49,3 %</w:t>
            </w:r>
          </w:p>
          <w:p w:rsidR="003D6EE4" w:rsidRPr="00FD6497" w:rsidRDefault="003D6EE4" w:rsidP="001E62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D6EE4" w:rsidRPr="00FD6497" w:rsidRDefault="003D6EE4" w:rsidP="001E62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(всего в школе 577 чел.)</w:t>
            </w:r>
          </w:p>
        </w:tc>
        <w:tc>
          <w:tcPr>
            <w:tcW w:w="1984" w:type="dxa"/>
          </w:tcPr>
          <w:p w:rsidR="003D6EE4" w:rsidRPr="00FD6497" w:rsidRDefault="003D6EE4" w:rsidP="001E62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D6EE4" w:rsidRPr="00FD6497" w:rsidRDefault="003D6EE4" w:rsidP="001E62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 xml:space="preserve">Всего: </w:t>
            </w:r>
          </w:p>
          <w:p w:rsidR="003D6EE4" w:rsidRPr="00FD6497" w:rsidRDefault="003D6EE4" w:rsidP="001E62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306 чел. или 53,6%</w:t>
            </w:r>
          </w:p>
          <w:p w:rsidR="003D6EE4" w:rsidRPr="00FD6497" w:rsidRDefault="003D6EE4" w:rsidP="001E62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6497">
              <w:rPr>
                <w:rFonts w:ascii="Times New Roman" w:hAnsi="Times New Roman" w:cs="Times New Roman"/>
              </w:rPr>
              <w:t>(всего в школе 571чел.)</w:t>
            </w:r>
          </w:p>
        </w:tc>
        <w:tc>
          <w:tcPr>
            <w:tcW w:w="1985" w:type="dxa"/>
          </w:tcPr>
          <w:p w:rsidR="003D6EE4" w:rsidRPr="00FD6497" w:rsidRDefault="003D6EE4" w:rsidP="001E62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D6EE4" w:rsidRPr="0072286C" w:rsidRDefault="003D6EE4" w:rsidP="001E62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86C">
              <w:rPr>
                <w:rFonts w:ascii="Times New Roman" w:hAnsi="Times New Roman" w:cs="Times New Roman"/>
              </w:rPr>
              <w:t xml:space="preserve">Всего: </w:t>
            </w:r>
          </w:p>
          <w:p w:rsidR="003D6EE4" w:rsidRPr="00FD6497" w:rsidRDefault="003D6EE4" w:rsidP="001E628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72286C">
              <w:rPr>
                <w:rFonts w:ascii="Times New Roman" w:hAnsi="Times New Roman" w:cs="Times New Roman"/>
              </w:rPr>
              <w:t>347 чел. или</w:t>
            </w:r>
            <w:r w:rsidRPr="00FD6497">
              <w:rPr>
                <w:rFonts w:ascii="Times New Roman" w:hAnsi="Times New Roman" w:cs="Times New Roman"/>
                <w:color w:val="FF0000"/>
              </w:rPr>
              <w:t xml:space="preserve"> 53,6%</w:t>
            </w:r>
          </w:p>
          <w:p w:rsidR="003D6EE4" w:rsidRPr="00FD6497" w:rsidRDefault="003D6EE4" w:rsidP="001E628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D6497">
              <w:rPr>
                <w:rFonts w:ascii="Times New Roman" w:hAnsi="Times New Roman" w:cs="Times New Roman"/>
                <w:color w:val="FF0000"/>
              </w:rPr>
              <w:t>(всего в школе 571чел.)</w:t>
            </w:r>
          </w:p>
        </w:tc>
      </w:tr>
    </w:tbl>
    <w:p w:rsidR="003D6EE4" w:rsidRPr="00FD6497" w:rsidRDefault="003D6EE4" w:rsidP="00661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6EE4" w:rsidRPr="00EF78DB" w:rsidRDefault="003D6EE4" w:rsidP="00661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8DB">
        <w:rPr>
          <w:rFonts w:ascii="Times New Roman" w:hAnsi="Times New Roman" w:cs="Times New Roman"/>
          <w:sz w:val="28"/>
          <w:szCs w:val="28"/>
        </w:rPr>
        <w:t xml:space="preserve">   </w:t>
      </w:r>
      <w:r w:rsidRPr="00EF78DB">
        <w:rPr>
          <w:rFonts w:ascii="Times New Roman" w:hAnsi="Times New Roman" w:cs="Times New Roman"/>
          <w:sz w:val="26"/>
          <w:szCs w:val="26"/>
        </w:rPr>
        <w:t>Степень участия и вклад юных спортсменов школы -  членов спортивных кружков и секций в её достижения отражены в разделе «спортивно-оздоровительное направление воспитательной работы» (п. 2.7).  По итогам участия школьной физкультурной организации в круглогодичной спартакиаде учащихся в 2011-2012 уч. году, также как и в 2010-2011 учебном году, она была признана лучшей и заняла 1 место среди учебных заведений полного среднего образования.</w:t>
      </w:r>
    </w:p>
    <w:p w:rsidR="003D6EE4" w:rsidRPr="00FD6497" w:rsidRDefault="003D6EE4" w:rsidP="006612E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D6497">
        <w:rPr>
          <w:rFonts w:ascii="Times New Roman" w:hAnsi="Times New Roman" w:cs="Times New Roman"/>
          <w:sz w:val="26"/>
          <w:szCs w:val="26"/>
        </w:rPr>
        <w:t xml:space="preserve">    В школе существуют и успешно функционируют творческие и научные объединения учащихся, такие как НОУ «Олимп» (с 2003 года) и клуб будущих избирателей  (далее КБИ) «Время» (с 2006 года). Под руководством учителя обществознания и истории Луценко Н. В. КБИ «Время», включающий в свои ряды старшеклассников школы, и ранее зарекомендовал себя как одно из наиболее активных подобных молодёжных общественных объединений. Члены клуба ежегодно проводят наглядные творческие агитационные презентации работы своего объединения на общешкольных линейках старшеклассников. Будущие избиратели участвуют в районной олимпиаде по основам избирательного законодательства и являются её постоянными призёрами (в 2011-2012 уч. году – </w:t>
      </w:r>
      <w:r w:rsidRPr="00FD6497">
        <w:rPr>
          <w:rFonts w:ascii="Times New Roman" w:hAnsi="Times New Roman" w:cs="Times New Roman"/>
          <w:color w:val="FF0000"/>
          <w:sz w:val="26"/>
          <w:szCs w:val="26"/>
        </w:rPr>
        <w:t>3 общекомандное место</w:t>
      </w:r>
      <w:r w:rsidRPr="00FD6497">
        <w:rPr>
          <w:rFonts w:ascii="Times New Roman" w:hAnsi="Times New Roman" w:cs="Times New Roman"/>
          <w:sz w:val="26"/>
          <w:szCs w:val="26"/>
        </w:rPr>
        <w:t xml:space="preserve">). Организовывая деловую игру выборы Президента школьного объединения старшеклассников «Кактус», члены клуба помогают своим ровесникам активизировать гражданскую позицию, оттачивая практические навыки, необходимые на будущих настоящих выборах. Приоритетная роль в подготовке и проведении ставших традиционными в последние годы  открытых уроков презентации ведущих политических партий России также принадлежит членам клуба. Состоялся такой урок и в марте этого учебного года. В 2011-2012 учебном году члены клуба «Время» принимали участие в районном конкурсе рисунков и плакатов «Мы – будущие избиратели!» </w:t>
      </w:r>
      <w:r w:rsidRPr="00FD6497">
        <w:rPr>
          <w:rFonts w:ascii="Times New Roman" w:hAnsi="Times New Roman" w:cs="Times New Roman"/>
          <w:color w:val="FF0000"/>
          <w:sz w:val="26"/>
          <w:szCs w:val="26"/>
        </w:rPr>
        <w:t>(Покусаев Александр, учащийся 8-в класса, занял 3 место), в районном конкурсе сочинений (рефератов) «Молодёжь и выборы» (Гетманова Екатерина, ученица 11-а класса, получила диплом 2 степени)</w:t>
      </w:r>
      <w:r w:rsidRPr="00FD6497">
        <w:rPr>
          <w:rFonts w:ascii="Times New Roman" w:hAnsi="Times New Roman" w:cs="Times New Roman"/>
          <w:sz w:val="26"/>
          <w:szCs w:val="26"/>
        </w:rPr>
        <w:t xml:space="preserve">. </w:t>
      </w:r>
      <w:r w:rsidRPr="00FD6497">
        <w:rPr>
          <w:rFonts w:ascii="Times New Roman" w:hAnsi="Times New Roman" w:cs="Times New Roman"/>
          <w:color w:val="FF0000"/>
          <w:sz w:val="26"/>
          <w:szCs w:val="26"/>
        </w:rPr>
        <w:t>В этом учебном году команда юных спортсменов – 11-классников заняла 1 место в городских соревнованиях «Старты +», приуроченных ко Дню молодого избирателя (5 марта 2011 г.).</w:t>
      </w:r>
    </w:p>
    <w:p w:rsidR="003D6EE4" w:rsidRPr="00FD6497" w:rsidRDefault="003D6EE4" w:rsidP="00661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6497">
        <w:rPr>
          <w:rFonts w:ascii="Times New Roman" w:hAnsi="Times New Roman" w:cs="Times New Roman"/>
          <w:sz w:val="26"/>
          <w:szCs w:val="26"/>
        </w:rPr>
        <w:t>В целом следует отметить, что учащиеся школы в истекшем учебном году имели достаточно широкий спектр возможностей для развития своих природных задатков и творческих способностей.</w:t>
      </w:r>
    </w:p>
    <w:p w:rsidR="003D6EE4" w:rsidRPr="00FD6497" w:rsidRDefault="003D6EE4" w:rsidP="006612E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D6497">
        <w:rPr>
          <w:rFonts w:ascii="Times New Roman" w:hAnsi="Times New Roman" w:cs="Times New Roman"/>
          <w:b/>
          <w:bCs/>
          <w:sz w:val="26"/>
          <w:szCs w:val="26"/>
          <w:u w:val="single"/>
        </w:rPr>
        <w:t>Проблемы.</w:t>
      </w:r>
      <w:r w:rsidRPr="00FD6497">
        <w:rPr>
          <w:rFonts w:ascii="Times New Roman" w:hAnsi="Times New Roman" w:cs="Times New Roman"/>
          <w:sz w:val="26"/>
          <w:szCs w:val="26"/>
        </w:rPr>
        <w:t xml:space="preserve"> </w:t>
      </w:r>
      <w:r w:rsidRPr="00FD6497">
        <w:rPr>
          <w:rFonts w:ascii="Times New Roman" w:hAnsi="Times New Roman" w:cs="Times New Roman"/>
          <w:color w:val="FF0000"/>
          <w:sz w:val="26"/>
          <w:szCs w:val="26"/>
        </w:rPr>
        <w:t xml:space="preserve">Необходимо признать положительную динамику решения проблем школьного д/о, обнаруживших себя на момент окончания прошлого 2010-2011 уч. года. Возникшая среди старшеклассников и юношей 7 – 8 классов после их успешных выступлений в ряде соревнований по мини-футболу настойчивая потребность в занятиях  футбольной секции, которая была бы организована на базе школы, реализовалась в текущем учебном году. Такая спортивная секция была создана (руководитель – учитель физической культуры Лопатин П. Н.), и её члены продолжили заложенные ранее победные традиции школьной команды по мини-футболу (см. перечень призёров районных конкурсных соревнований). Кроме того,  многие юные туристы школы мечтали оттачивать свои туристические навыки не только в ходе занятий туристического кружка не на базе Дворца молодёжи, но и  в школьной секции по профилю. Такая возможность им тоже была предоставлена. Тем более, что в школе есть необходимая современная материальная база для работы такого рода объединения д/о. В 2010-2011 уч. году в школе появился туристический кружок «Туристическая тропа» (руководитель – учитель физической культуры и ОБЖ Лопатин П. Н.) и его члены уже внесли свой весомый вклад в копилку школьных побед, став призерами в конкурсной программе и победителями на полосе препятствий в районном туристическом слёте (23 июня) учащихся общеобразовательных учреждений. </w:t>
      </w:r>
    </w:p>
    <w:p w:rsidR="003D6EE4" w:rsidRPr="00FD6497" w:rsidRDefault="003D6EE4" w:rsidP="00661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6497">
        <w:rPr>
          <w:rFonts w:ascii="Times New Roman" w:hAnsi="Times New Roman" w:cs="Times New Roman"/>
          <w:sz w:val="26"/>
          <w:szCs w:val="26"/>
        </w:rPr>
        <w:t>Однако в системе школьного д/о по-прежнему существуют проблемы, решать которые ещё предстоит. Так и не удалось в этом учебном году возобновить в зимнее время года работу хоккейной спортивной секции, а также пополнить список спортивных секций кружком катания на коньках. Не реализована идея создания учительского вокального ансамбля. По объективным причинам нехватки финансирования в этом году не смогли продолжить свою работу традиционные кружки эстетического цикла «Мир радости и восторга» (изо-студия) и «Волшебный клубок» (кружок вязания крючком).</w:t>
      </w:r>
    </w:p>
    <w:p w:rsidR="003D6EE4" w:rsidRPr="00FD6497" w:rsidRDefault="003D6EE4" w:rsidP="00661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6497">
        <w:rPr>
          <w:rFonts w:ascii="Times New Roman" w:hAnsi="Times New Roman" w:cs="Times New Roman"/>
          <w:sz w:val="26"/>
          <w:szCs w:val="26"/>
        </w:rPr>
        <w:t xml:space="preserve"> Кроме задачи расширения базы объединений д/о и привлечения в них всё большего количества учащихся школы, по-прежнему остаётся открытой одна из главных методических задач развития системы д/о – активизация работы методического объединения руководителей таких объединений и создание единой плановой системы их работы. </w:t>
      </w:r>
    </w:p>
    <w:p w:rsidR="003D6EE4" w:rsidRPr="00FD6497" w:rsidRDefault="003D6EE4" w:rsidP="006612E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FD6497">
        <w:rPr>
          <w:rFonts w:ascii="Times New Roman" w:hAnsi="Times New Roman" w:cs="Times New Roman"/>
          <w:b/>
          <w:bCs/>
          <w:sz w:val="26"/>
          <w:szCs w:val="26"/>
          <w:u w:val="single"/>
        </w:rPr>
        <w:t>Пути дальнейшего развития системы дополнительного образования:</w:t>
      </w:r>
    </w:p>
    <w:p w:rsidR="003D6EE4" w:rsidRDefault="003D6EE4" w:rsidP="006612E0">
      <w:pPr>
        <w:numPr>
          <w:ilvl w:val="0"/>
          <w:numId w:val="1"/>
        </w:numPr>
        <w:tabs>
          <w:tab w:val="clear" w:pos="126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6497">
        <w:rPr>
          <w:rFonts w:ascii="Times New Roman" w:hAnsi="Times New Roman" w:cs="Times New Roman"/>
          <w:sz w:val="26"/>
          <w:szCs w:val="26"/>
        </w:rPr>
        <w:t xml:space="preserve">продолжение изучения интересов, запросов школьников с учётом мнения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3D6EE4" w:rsidRPr="00FD6497" w:rsidRDefault="003D6EE4" w:rsidP="006612E0">
      <w:pPr>
        <w:spacing w:after="0" w:line="240" w:lineRule="auto"/>
        <w:ind w:left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FD6497">
        <w:rPr>
          <w:rFonts w:ascii="Times New Roman" w:hAnsi="Times New Roman" w:cs="Times New Roman"/>
          <w:sz w:val="26"/>
          <w:szCs w:val="26"/>
        </w:rPr>
        <w:t>родителей;</w:t>
      </w:r>
    </w:p>
    <w:p w:rsidR="003D6EE4" w:rsidRPr="00FD6497" w:rsidRDefault="003D6EE4" w:rsidP="006612E0">
      <w:pPr>
        <w:numPr>
          <w:ilvl w:val="0"/>
          <w:numId w:val="1"/>
        </w:numPr>
        <w:tabs>
          <w:tab w:val="clear" w:pos="1260"/>
          <w:tab w:val="num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6497">
        <w:rPr>
          <w:rFonts w:ascii="Times New Roman" w:hAnsi="Times New Roman" w:cs="Times New Roman"/>
          <w:sz w:val="26"/>
          <w:szCs w:val="26"/>
        </w:rPr>
        <w:t>организация публичных и видеопрезентаций, открытых смотров-конкурсов ОДО;</w:t>
      </w:r>
    </w:p>
    <w:p w:rsidR="003D6EE4" w:rsidRDefault="003D6EE4" w:rsidP="006612E0">
      <w:pPr>
        <w:numPr>
          <w:ilvl w:val="0"/>
          <w:numId w:val="1"/>
        </w:numPr>
        <w:tabs>
          <w:tab w:val="clear" w:pos="126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6497">
        <w:rPr>
          <w:rFonts w:ascii="Times New Roman" w:hAnsi="Times New Roman" w:cs="Times New Roman"/>
          <w:sz w:val="26"/>
          <w:szCs w:val="26"/>
        </w:rPr>
        <w:t xml:space="preserve">разработка и внедрение новых технологий обучения и воспитания, </w:t>
      </w:r>
    </w:p>
    <w:p w:rsidR="003D6EE4" w:rsidRPr="00FD6497" w:rsidRDefault="003D6EE4" w:rsidP="006612E0">
      <w:pPr>
        <w:spacing w:after="0" w:line="240" w:lineRule="auto"/>
        <w:ind w:left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FD6497">
        <w:rPr>
          <w:rFonts w:ascii="Times New Roman" w:hAnsi="Times New Roman" w:cs="Times New Roman"/>
          <w:sz w:val="26"/>
          <w:szCs w:val="26"/>
        </w:rPr>
        <w:t>ориентированных на творческое саморазвитие личности;</w:t>
      </w:r>
    </w:p>
    <w:p w:rsidR="003D6EE4" w:rsidRPr="00FD6497" w:rsidRDefault="003D6EE4" w:rsidP="006612E0">
      <w:pPr>
        <w:numPr>
          <w:ilvl w:val="0"/>
          <w:numId w:val="1"/>
        </w:numPr>
        <w:tabs>
          <w:tab w:val="clear" w:pos="126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6497">
        <w:rPr>
          <w:rFonts w:ascii="Times New Roman" w:hAnsi="Times New Roman" w:cs="Times New Roman"/>
          <w:sz w:val="26"/>
          <w:szCs w:val="26"/>
        </w:rPr>
        <w:t>сочетание образовательной и досуговой деятельности учащихся;</w:t>
      </w:r>
    </w:p>
    <w:p w:rsidR="003D6EE4" w:rsidRDefault="003D6EE4" w:rsidP="006612E0">
      <w:pPr>
        <w:numPr>
          <w:ilvl w:val="0"/>
          <w:numId w:val="1"/>
        </w:numPr>
        <w:tabs>
          <w:tab w:val="clear" w:pos="126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6497">
        <w:rPr>
          <w:rFonts w:ascii="Times New Roman" w:hAnsi="Times New Roman" w:cs="Times New Roman"/>
          <w:sz w:val="26"/>
          <w:szCs w:val="26"/>
        </w:rPr>
        <w:t xml:space="preserve">акцентирование внимания на нравственном, эстетическом и творческом развитии </w:t>
      </w:r>
    </w:p>
    <w:p w:rsidR="003D6EE4" w:rsidRDefault="003D6EE4" w:rsidP="006612E0">
      <w:pPr>
        <w:spacing w:after="0" w:line="240" w:lineRule="auto"/>
        <w:ind w:left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FD6497">
        <w:rPr>
          <w:rFonts w:ascii="Times New Roman" w:hAnsi="Times New Roman" w:cs="Times New Roman"/>
          <w:sz w:val="26"/>
          <w:szCs w:val="26"/>
        </w:rPr>
        <w:t xml:space="preserve">и саморазвитии личности, на воспитании гражданина, знающего и соблюдающего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D6EE4" w:rsidRPr="00FD6497" w:rsidRDefault="003D6EE4" w:rsidP="006612E0">
      <w:pPr>
        <w:spacing w:after="0" w:line="240" w:lineRule="auto"/>
        <w:ind w:left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FD6497">
        <w:rPr>
          <w:rFonts w:ascii="Times New Roman" w:hAnsi="Times New Roman" w:cs="Times New Roman"/>
          <w:sz w:val="26"/>
          <w:szCs w:val="26"/>
        </w:rPr>
        <w:t>свои права и обязанности.</w:t>
      </w:r>
    </w:p>
    <w:p w:rsidR="003D6EE4" w:rsidRPr="00FD6497" w:rsidRDefault="003D6EE4" w:rsidP="006612E0">
      <w:pPr>
        <w:spacing w:after="0" w:line="240" w:lineRule="auto"/>
        <w:ind w:hanging="180"/>
        <w:rPr>
          <w:rFonts w:ascii="Times New Roman" w:hAnsi="Times New Roman" w:cs="Times New Roman"/>
        </w:rPr>
      </w:pPr>
    </w:p>
    <w:p w:rsidR="003D6EE4" w:rsidRPr="00FD6497" w:rsidRDefault="003D6EE4" w:rsidP="006612E0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3D6EE4" w:rsidRDefault="003D6EE4" w:rsidP="006612E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3D6EE4" w:rsidRDefault="003D6EE4"/>
    <w:sectPr w:rsidR="003D6EE4" w:rsidSect="006612E0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22AA7"/>
    <w:multiLevelType w:val="hybridMultilevel"/>
    <w:tmpl w:val="C79AE79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12E0"/>
    <w:rsid w:val="000D6E30"/>
    <w:rsid w:val="001434C8"/>
    <w:rsid w:val="001E6289"/>
    <w:rsid w:val="001F14D1"/>
    <w:rsid w:val="002230BF"/>
    <w:rsid w:val="0023627D"/>
    <w:rsid w:val="003D6EE4"/>
    <w:rsid w:val="004234CD"/>
    <w:rsid w:val="0047712F"/>
    <w:rsid w:val="00554000"/>
    <w:rsid w:val="005634F8"/>
    <w:rsid w:val="00574BF6"/>
    <w:rsid w:val="005A1FE9"/>
    <w:rsid w:val="005B0E12"/>
    <w:rsid w:val="006612E0"/>
    <w:rsid w:val="0072286C"/>
    <w:rsid w:val="00741F2D"/>
    <w:rsid w:val="00845366"/>
    <w:rsid w:val="0097086E"/>
    <w:rsid w:val="00C76110"/>
    <w:rsid w:val="00C849BA"/>
    <w:rsid w:val="00CE3FF6"/>
    <w:rsid w:val="00D942E6"/>
    <w:rsid w:val="00EF78DB"/>
    <w:rsid w:val="00F371D3"/>
    <w:rsid w:val="00F40698"/>
    <w:rsid w:val="00FD6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2E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">
    <w:name w:val="Знак1 Знак Знак Знак1"/>
    <w:basedOn w:val="Normal"/>
    <w:uiPriority w:val="99"/>
    <w:rsid w:val="00574BF6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character" w:customStyle="1" w:styleId="apple-style-span">
    <w:name w:val="apple-style-span"/>
    <w:basedOn w:val="DefaultParagraphFont"/>
    <w:uiPriority w:val="99"/>
    <w:rsid w:val="008453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651</TotalTime>
  <Pages>8</Pages>
  <Words>3003</Words>
  <Characters>17118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ws</cp:lastModifiedBy>
  <cp:revision>6</cp:revision>
  <dcterms:created xsi:type="dcterms:W3CDTF">2014-08-24T17:33:00Z</dcterms:created>
  <dcterms:modified xsi:type="dcterms:W3CDTF">2014-09-10T15:26:00Z</dcterms:modified>
</cp:coreProperties>
</file>